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65686" w14:textId="77777777" w:rsidR="00C94735" w:rsidRDefault="00E8364C">
      <w:pPr>
        <w:spacing w:after="0" w:line="360" w:lineRule="auto"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PROCESO GESTIÓN DEL TALENTO HUMANO </w:t>
      </w:r>
    </w:p>
    <w:p w14:paraId="09E23BA8" w14:textId="77777777" w:rsidR="00C94735" w:rsidRDefault="009E6513">
      <w:pPr>
        <w:spacing w:after="0" w:line="360" w:lineRule="auto"/>
        <w:jc w:val="center"/>
        <w:rPr>
          <w:rFonts w:ascii="Arial" w:hAnsi="Arial" w:cs="Arial"/>
          <w:b/>
        </w:rPr>
      </w:pPr>
      <w:hyperlink r:id="rId10" w:tooltip="Descargar el documento" w:history="1">
        <w:r w:rsidR="00C94735">
          <w:rPr>
            <w:rFonts w:ascii="Arial" w:hAnsi="Arial" w:cs="Arial"/>
            <w:b/>
          </w:rPr>
          <w:t>FORMATO INFORME MENSUAL EJECUCIÓN CONTRACTUAL</w:t>
        </w:r>
      </w:hyperlink>
    </w:p>
    <w:p w14:paraId="471761DD" w14:textId="77777777" w:rsidR="00C94735" w:rsidRDefault="00C94735">
      <w:pPr>
        <w:spacing w:after="0" w:line="360" w:lineRule="auto"/>
        <w:jc w:val="center"/>
        <w:rPr>
          <w:rFonts w:ascii="Arial" w:hAnsi="Arial" w:cs="Arial"/>
          <w:b/>
        </w:rPr>
      </w:pPr>
    </w:p>
    <w:p w14:paraId="67124036" w14:textId="7D935DFD" w:rsidR="00C94735" w:rsidRPr="00D659E0" w:rsidRDefault="00214126">
      <w:pPr>
        <w:pStyle w:val="Sinespaciado"/>
        <w:tabs>
          <w:tab w:val="center" w:pos="4419"/>
        </w:tabs>
        <w:ind w:left="4678"/>
        <w:rPr>
          <w:rFonts w:ascii="Arial" w:hAnsi="Arial" w:cs="Arial"/>
          <w:color w:val="000000" w:themeColor="text1"/>
        </w:rPr>
      </w:pPr>
      <w:r w:rsidRPr="00D659E0">
        <w:rPr>
          <w:rFonts w:ascii="Arial" w:hAnsi="Arial" w:cs="Arial"/>
          <w:color w:val="000000" w:themeColor="text1"/>
        </w:rPr>
        <w:t>Santiago de Cali,</w:t>
      </w:r>
      <w:r w:rsidR="0043284D" w:rsidRPr="00D659E0">
        <w:rPr>
          <w:rFonts w:ascii="Arial" w:hAnsi="Arial" w:cs="Arial"/>
          <w:color w:val="000000" w:themeColor="text1"/>
        </w:rPr>
        <w:t xml:space="preserve"> </w:t>
      </w:r>
      <w:r w:rsidR="00D33E7C">
        <w:rPr>
          <w:rFonts w:ascii="Arial" w:hAnsi="Arial" w:cs="Arial"/>
          <w:color w:val="000000" w:themeColor="text1"/>
        </w:rPr>
        <w:t>abril</w:t>
      </w:r>
      <w:r w:rsidR="00A450A7">
        <w:rPr>
          <w:rFonts w:ascii="Arial" w:hAnsi="Arial" w:cs="Arial"/>
          <w:color w:val="000000" w:themeColor="text1"/>
        </w:rPr>
        <w:t xml:space="preserve"> </w:t>
      </w:r>
      <w:r w:rsidRPr="00D659E0">
        <w:rPr>
          <w:rFonts w:ascii="Arial" w:hAnsi="Arial" w:cs="Arial"/>
          <w:color w:val="000000" w:themeColor="text1"/>
        </w:rPr>
        <w:t>de 202</w:t>
      </w:r>
      <w:r w:rsidR="007E5F59">
        <w:rPr>
          <w:rFonts w:ascii="Arial" w:hAnsi="Arial" w:cs="Arial"/>
          <w:color w:val="000000" w:themeColor="text1"/>
        </w:rPr>
        <w:t>5</w:t>
      </w:r>
      <w:r w:rsidRPr="00D659E0">
        <w:rPr>
          <w:rFonts w:ascii="Arial" w:hAnsi="Arial" w:cs="Arial"/>
          <w:color w:val="000000" w:themeColor="text1"/>
        </w:rPr>
        <w:tab/>
      </w:r>
    </w:p>
    <w:p w14:paraId="42364B28" w14:textId="77777777" w:rsidR="00C94735" w:rsidRPr="00D659E0" w:rsidRDefault="00C94735">
      <w:pPr>
        <w:pStyle w:val="Sinespaciado"/>
        <w:rPr>
          <w:rFonts w:ascii="Arial" w:eastAsia="Calibri" w:hAnsi="Arial" w:cs="Arial"/>
          <w:color w:val="000000" w:themeColor="text1"/>
        </w:rPr>
      </w:pPr>
    </w:p>
    <w:p w14:paraId="6B4CD6AA" w14:textId="77777777" w:rsidR="00214126" w:rsidRPr="008E6FC5" w:rsidRDefault="00214126" w:rsidP="00214126">
      <w:pPr>
        <w:pStyle w:val="Sinespaciado"/>
        <w:rPr>
          <w:rFonts w:ascii="Arial" w:eastAsia="Calibri" w:hAnsi="Arial" w:cs="Arial"/>
          <w:color w:val="000000" w:themeColor="text1"/>
          <w:lang w:val="es-ES"/>
        </w:rPr>
      </w:pPr>
      <w:r w:rsidRPr="008E6FC5">
        <w:rPr>
          <w:rFonts w:ascii="Arial" w:eastAsia="Calibri" w:hAnsi="Arial" w:cs="Arial"/>
          <w:color w:val="000000" w:themeColor="text1"/>
          <w:lang w:val="es-ES"/>
        </w:rPr>
        <w:t>Señor (a)</w:t>
      </w:r>
    </w:p>
    <w:p w14:paraId="0699991C" w14:textId="12E0C8F4" w:rsidR="00590B56" w:rsidRDefault="00590B56" w:rsidP="005863CE">
      <w:pPr>
        <w:pStyle w:val="Sinespaciado"/>
        <w:rPr>
          <w:rFonts w:ascii="Arial" w:hAnsi="Arial" w:cs="Arial"/>
          <w:b/>
          <w:lang w:val="pt-BR"/>
        </w:rPr>
      </w:pPr>
      <w:bookmarkStart w:id="0" w:name="_Hlk190202947"/>
      <w:r w:rsidRPr="00590B56">
        <w:rPr>
          <w:rFonts w:ascii="Arial" w:hAnsi="Arial" w:cs="Arial"/>
          <w:b/>
          <w:lang w:val="pt-BR"/>
        </w:rPr>
        <w:t>MAR</w:t>
      </w:r>
      <w:r w:rsidR="00B87A5B">
        <w:rPr>
          <w:rFonts w:ascii="Arial" w:hAnsi="Arial" w:cs="Arial"/>
          <w:b/>
          <w:lang w:val="pt-BR"/>
        </w:rPr>
        <w:t>Í</w:t>
      </w:r>
      <w:r w:rsidRPr="00590B56">
        <w:rPr>
          <w:rFonts w:ascii="Arial" w:hAnsi="Arial" w:cs="Arial"/>
          <w:b/>
          <w:lang w:val="pt-BR"/>
        </w:rPr>
        <w:t>A EUGENIA RU</w:t>
      </w:r>
      <w:r w:rsidR="00B87A5B">
        <w:rPr>
          <w:rFonts w:ascii="Arial" w:hAnsi="Arial" w:cs="Arial"/>
          <w:b/>
          <w:lang w:val="pt-BR"/>
        </w:rPr>
        <w:t>Í</w:t>
      </w:r>
      <w:r w:rsidRPr="00590B56">
        <w:rPr>
          <w:rFonts w:ascii="Arial" w:hAnsi="Arial" w:cs="Arial"/>
          <w:b/>
          <w:lang w:val="pt-BR"/>
        </w:rPr>
        <w:t>Z ARBOLEDA</w:t>
      </w:r>
    </w:p>
    <w:p w14:paraId="095E18C6" w14:textId="66859306" w:rsidR="009B3552" w:rsidRDefault="005863CE" w:rsidP="005863CE">
      <w:pPr>
        <w:pStyle w:val="Sinespaciado"/>
      </w:pPr>
      <w:r w:rsidRPr="007E5F59">
        <w:rPr>
          <w:rFonts w:ascii="Arial" w:eastAsia="Calibri" w:hAnsi="Arial" w:cs="Arial"/>
          <w:color w:val="000000"/>
        </w:rPr>
        <w:t>SUPERVISOR(A) CONTRATO No</w:t>
      </w:r>
      <w:r w:rsidR="009B3552">
        <w:rPr>
          <w:rFonts w:ascii="Arial" w:eastAsia="Calibri" w:hAnsi="Arial" w:cs="Arial"/>
          <w:color w:val="000000"/>
        </w:rPr>
        <w:t xml:space="preserve"> </w:t>
      </w:r>
      <w:r w:rsidR="00590B56" w:rsidRPr="00590B56">
        <w:rPr>
          <w:rFonts w:ascii="Arial" w:eastAsia="Calibri" w:hAnsi="Arial" w:cs="Arial"/>
          <w:color w:val="000000"/>
        </w:rPr>
        <w:tab/>
        <w:t>CO1.PCCNTR.7629500</w:t>
      </w:r>
    </w:p>
    <w:p w14:paraId="0C895CA4" w14:textId="1CC95D50" w:rsidR="005863CE" w:rsidRPr="008A0B57" w:rsidRDefault="005863CE" w:rsidP="005863CE">
      <w:pPr>
        <w:pStyle w:val="Sinespaciado"/>
        <w:rPr>
          <w:rFonts w:ascii="Arial" w:eastAsia="Calibri" w:hAnsi="Arial" w:cs="Arial"/>
          <w:color w:val="000000"/>
          <w:lang w:val="es-ES"/>
        </w:rPr>
      </w:pPr>
      <w:r w:rsidRPr="008A0B57">
        <w:rPr>
          <w:rFonts w:ascii="Arial" w:eastAsia="Calibri" w:hAnsi="Arial" w:cs="Arial"/>
          <w:color w:val="000000"/>
          <w:lang w:val="es-ES"/>
        </w:rPr>
        <w:t>Cargo del supervisor</w:t>
      </w:r>
      <w:r>
        <w:rPr>
          <w:rFonts w:ascii="Arial" w:eastAsia="Calibri" w:hAnsi="Arial" w:cs="Arial"/>
          <w:color w:val="000000"/>
          <w:lang w:val="es-ES"/>
        </w:rPr>
        <w:t xml:space="preserve"> </w:t>
      </w:r>
      <w:r w:rsidR="00590B56">
        <w:rPr>
          <w:rFonts w:ascii="Arial" w:eastAsia="Calibri" w:hAnsi="Arial" w:cs="Arial"/>
          <w:color w:val="000000"/>
          <w:lang w:val="es-ES"/>
        </w:rPr>
        <w:t>Técnico</w:t>
      </w:r>
      <w:r w:rsidRPr="00CC2244">
        <w:rPr>
          <w:rFonts w:ascii="Arial" w:eastAsia="Calibri" w:hAnsi="Arial" w:cs="Arial"/>
          <w:color w:val="000000"/>
          <w:lang w:val="es-ES"/>
        </w:rPr>
        <w:t xml:space="preserve"> G-</w:t>
      </w:r>
      <w:r w:rsidR="00590B56">
        <w:rPr>
          <w:rFonts w:ascii="Arial" w:eastAsia="Calibri" w:hAnsi="Arial" w:cs="Arial"/>
          <w:color w:val="000000"/>
          <w:lang w:val="es-ES"/>
        </w:rPr>
        <w:t>1</w:t>
      </w:r>
    </w:p>
    <w:p w14:paraId="0CB3BDC6" w14:textId="07C9F355" w:rsidR="005863CE" w:rsidRPr="008A0B57" w:rsidRDefault="005863CE" w:rsidP="005863CE">
      <w:pPr>
        <w:pStyle w:val="Sinespaciado"/>
        <w:rPr>
          <w:rFonts w:ascii="Arial" w:eastAsia="Calibri" w:hAnsi="Arial" w:cs="Arial"/>
          <w:color w:val="000000"/>
          <w:lang w:val="es-ES"/>
        </w:rPr>
      </w:pPr>
      <w:r w:rsidRPr="008A0B57">
        <w:rPr>
          <w:rFonts w:ascii="Arial" w:eastAsia="Calibri" w:hAnsi="Arial" w:cs="Arial"/>
          <w:color w:val="000000"/>
          <w:lang w:val="es-ES"/>
        </w:rPr>
        <w:t xml:space="preserve">Dependencia </w:t>
      </w:r>
      <w:r w:rsidR="00590B56">
        <w:rPr>
          <w:rFonts w:ascii="Arial" w:eastAsia="Calibri" w:hAnsi="Arial" w:cs="Arial"/>
          <w:color w:val="000000"/>
          <w:lang w:val="es-ES"/>
        </w:rPr>
        <w:t>CGTS</w:t>
      </w:r>
    </w:p>
    <w:p w14:paraId="6683FF43" w14:textId="44FD45C8" w:rsidR="005863CE" w:rsidRPr="008A0B57" w:rsidRDefault="005863CE" w:rsidP="00FB4974">
      <w:pPr>
        <w:tabs>
          <w:tab w:val="left" w:pos="7590"/>
        </w:tabs>
        <w:rPr>
          <w:rFonts w:ascii="Arial" w:hAnsi="Arial" w:cs="Arial"/>
          <w:color w:val="000000"/>
          <w:lang w:val="es-ES"/>
        </w:rPr>
      </w:pPr>
      <w:r w:rsidRPr="008A0B57">
        <w:rPr>
          <w:rFonts w:ascii="Arial" w:hAnsi="Arial" w:cs="Arial"/>
          <w:color w:val="000000"/>
          <w:lang w:val="es-ES"/>
        </w:rPr>
        <w:t>Ciudad</w:t>
      </w:r>
      <w:bookmarkEnd w:id="0"/>
      <w:r w:rsidR="00FB4974">
        <w:rPr>
          <w:rFonts w:ascii="Arial" w:hAnsi="Arial" w:cs="Arial"/>
          <w:color w:val="000000"/>
          <w:lang w:val="es-ES"/>
        </w:rPr>
        <w:tab/>
      </w:r>
    </w:p>
    <w:p w14:paraId="3376129C" w14:textId="71E79320" w:rsidR="00214126" w:rsidRDefault="00214126">
      <w:pPr>
        <w:ind w:left="4678"/>
        <w:jc w:val="both"/>
        <w:rPr>
          <w:rFonts w:ascii="Arial" w:hAnsi="Arial" w:cs="Arial"/>
          <w:color w:val="000000" w:themeColor="text1"/>
        </w:rPr>
      </w:pPr>
      <w:r w:rsidRPr="00214126">
        <w:rPr>
          <w:rFonts w:ascii="Arial" w:hAnsi="Arial" w:cs="Arial"/>
          <w:b/>
          <w:color w:val="000000" w:themeColor="text1"/>
          <w:lang w:val="es-ES"/>
        </w:rPr>
        <w:t xml:space="preserve">Asunto: </w:t>
      </w:r>
      <w:r w:rsidRPr="00214126">
        <w:rPr>
          <w:rFonts w:ascii="Arial" w:hAnsi="Arial" w:cs="Arial"/>
          <w:bCs/>
          <w:color w:val="000000" w:themeColor="text1"/>
          <w:lang w:val="es-ES"/>
        </w:rPr>
        <w:t xml:space="preserve">Informe mensual de ejecución contractual mes </w:t>
      </w:r>
      <w:r w:rsidR="00D33E7C">
        <w:rPr>
          <w:rFonts w:ascii="Arial" w:hAnsi="Arial" w:cs="Arial"/>
          <w:bCs/>
          <w:color w:val="000000" w:themeColor="text1"/>
          <w:lang w:val="es-ES"/>
        </w:rPr>
        <w:t>abril</w:t>
      </w:r>
      <w:r w:rsidRPr="00214126">
        <w:rPr>
          <w:rFonts w:ascii="Arial" w:hAnsi="Arial" w:cs="Arial"/>
          <w:bCs/>
          <w:color w:val="000000" w:themeColor="text1"/>
          <w:lang w:val="es-ES"/>
        </w:rPr>
        <w:t xml:space="preserve"> </w:t>
      </w:r>
      <w:r w:rsidR="00172D17" w:rsidRPr="00214126">
        <w:rPr>
          <w:rFonts w:ascii="Arial" w:hAnsi="Arial" w:cs="Arial"/>
          <w:bCs/>
          <w:color w:val="000000" w:themeColor="text1"/>
          <w:lang w:val="es-ES"/>
        </w:rPr>
        <w:t>del 2025</w:t>
      </w:r>
    </w:p>
    <w:p w14:paraId="4CFF7BAA" w14:textId="0B74332B" w:rsidR="00C94735" w:rsidRPr="009B3552" w:rsidRDefault="00E8364C" w:rsidP="009B3552">
      <w:pPr>
        <w:pStyle w:val="Sinespaciado"/>
      </w:pPr>
      <w:r>
        <w:rPr>
          <w:rFonts w:ascii="Arial" w:hAnsi="Arial" w:cs="Arial"/>
          <w:b/>
          <w:lang w:val="es-ES"/>
        </w:rPr>
        <w:t>Referencia:</w:t>
      </w:r>
      <w:r>
        <w:rPr>
          <w:rFonts w:ascii="Arial" w:hAnsi="Arial" w:cs="Arial"/>
        </w:rPr>
        <w:t xml:space="preserve"> </w:t>
      </w:r>
      <w:r w:rsidR="00214126" w:rsidRPr="00214126">
        <w:rPr>
          <w:rFonts w:ascii="Arial" w:hAnsi="Arial" w:cs="Arial"/>
        </w:rPr>
        <w:t xml:space="preserve">No </w:t>
      </w:r>
      <w:r w:rsidR="00590B56" w:rsidRPr="00590B56">
        <w:rPr>
          <w:rFonts w:ascii="Arial" w:eastAsia="Calibri" w:hAnsi="Arial" w:cs="Arial"/>
          <w:color w:val="000000"/>
        </w:rPr>
        <w:t>CO1.PCCNTR.7629500</w:t>
      </w:r>
      <w:r w:rsidR="00590B56">
        <w:rPr>
          <w:rFonts w:ascii="Arial" w:eastAsia="Calibri" w:hAnsi="Arial" w:cs="Arial"/>
          <w:color w:val="000000"/>
        </w:rPr>
        <w:t xml:space="preserve"> </w:t>
      </w:r>
      <w:r w:rsidR="00214126" w:rsidRPr="00214126">
        <w:rPr>
          <w:rFonts w:ascii="Arial" w:hAnsi="Arial" w:cs="Arial"/>
        </w:rPr>
        <w:t>del año 202</w:t>
      </w:r>
      <w:r w:rsidR="007E5F59">
        <w:rPr>
          <w:rFonts w:ascii="Arial" w:hAnsi="Arial" w:cs="Arial"/>
        </w:rPr>
        <w:t>5</w:t>
      </w:r>
    </w:p>
    <w:p w14:paraId="003800DE" w14:textId="77777777" w:rsidR="00C94735" w:rsidRDefault="00C94735">
      <w:pPr>
        <w:pStyle w:val="Sinespaciado"/>
        <w:jc w:val="both"/>
        <w:rPr>
          <w:rFonts w:ascii="Arial" w:hAnsi="Arial" w:cs="Arial"/>
        </w:rPr>
      </w:pPr>
    </w:p>
    <w:p w14:paraId="7F860036" w14:textId="0DBC98D3" w:rsidR="00C94735" w:rsidRDefault="00B87A5B">
      <w:pPr>
        <w:pStyle w:val="Sinespaciado"/>
        <w:jc w:val="both"/>
        <w:rPr>
          <w:rFonts w:ascii="Arial" w:hAnsi="Arial" w:cs="Arial"/>
        </w:rPr>
      </w:pPr>
      <w:bookmarkStart w:id="1" w:name="_Hlk193046968"/>
      <w:r>
        <w:rPr>
          <w:rFonts w:ascii="Arial" w:hAnsi="Arial" w:cs="Arial"/>
        </w:rPr>
        <w:t>Á</w:t>
      </w:r>
      <w:r w:rsidR="00590B56" w:rsidRPr="00590B56">
        <w:rPr>
          <w:rFonts w:ascii="Arial" w:hAnsi="Arial" w:cs="Arial"/>
        </w:rPr>
        <w:t>NGEL MAR</w:t>
      </w:r>
      <w:r>
        <w:rPr>
          <w:rFonts w:ascii="Arial" w:hAnsi="Arial" w:cs="Arial"/>
        </w:rPr>
        <w:t>Í</w:t>
      </w:r>
      <w:r w:rsidR="00590B56" w:rsidRPr="00590B56">
        <w:rPr>
          <w:rFonts w:ascii="Arial" w:hAnsi="Arial" w:cs="Arial"/>
        </w:rPr>
        <w:t>A TORRES LASSO</w:t>
      </w:r>
      <w:bookmarkEnd w:id="1"/>
      <w:r w:rsidR="00214126" w:rsidRPr="00214126">
        <w:rPr>
          <w:rFonts w:ascii="Arial" w:hAnsi="Arial" w:cs="Arial"/>
        </w:rPr>
        <w:t xml:space="preserve">, identificado con la cédula de ciudadanía No. </w:t>
      </w:r>
      <w:r w:rsidR="00590B56" w:rsidRPr="00590B56">
        <w:rPr>
          <w:rFonts w:ascii="Arial" w:hAnsi="Arial" w:cs="Arial"/>
        </w:rPr>
        <w:t>14982078</w:t>
      </w:r>
      <w:r w:rsidR="00214126" w:rsidRPr="00214126">
        <w:rPr>
          <w:rFonts w:ascii="Arial" w:hAnsi="Arial" w:cs="Arial"/>
        </w:rPr>
        <w:t xml:space="preserve"> de </w:t>
      </w:r>
      <w:r w:rsidR="00590B56">
        <w:rPr>
          <w:rFonts w:ascii="Arial" w:hAnsi="Arial" w:cs="Arial"/>
        </w:rPr>
        <w:t>Cali</w:t>
      </w:r>
      <w:r w:rsidR="00214126" w:rsidRPr="00214126">
        <w:rPr>
          <w:rFonts w:ascii="Arial" w:hAnsi="Arial" w:cs="Arial"/>
        </w:rPr>
        <w:t xml:space="preserve">, en mi calidad de Contratista del SENA, en cumplimiento del Contrato de Prestación de Servicios de la referencia, a </w:t>
      </w:r>
      <w:r w:rsidR="00172D17" w:rsidRPr="00214126">
        <w:rPr>
          <w:rFonts w:ascii="Arial" w:hAnsi="Arial" w:cs="Arial"/>
        </w:rPr>
        <w:t>continuación,</w:t>
      </w:r>
      <w:r w:rsidR="00214126" w:rsidRPr="00214126">
        <w:rPr>
          <w:rFonts w:ascii="Arial" w:hAnsi="Arial" w:cs="Arial"/>
        </w:rPr>
        <w:t xml:space="preserve"> presento el Informe de actividades realizadas en el mes objeto de cobro.</w:t>
      </w:r>
    </w:p>
    <w:p w14:paraId="52C32755" w14:textId="77777777" w:rsidR="00C94735" w:rsidRDefault="00C94735">
      <w:pPr>
        <w:pStyle w:val="Sinespaciado"/>
        <w:jc w:val="both"/>
        <w:rPr>
          <w:rFonts w:ascii="Arial" w:eastAsia="Calibri" w:hAnsi="Arial" w:cs="Arial"/>
        </w:rPr>
      </w:pPr>
    </w:p>
    <w:p w14:paraId="23C8B894" w14:textId="57568D58" w:rsidR="00C94735" w:rsidRDefault="00E8364C">
      <w:pPr>
        <w:pStyle w:val="Sinespaciado"/>
        <w:rPr>
          <w:rFonts w:ascii="Arial" w:hAnsi="Arial" w:cs="Arial"/>
        </w:rPr>
      </w:pPr>
      <w:r>
        <w:rPr>
          <w:rFonts w:ascii="Arial" w:hAnsi="Arial" w:cs="Arial"/>
          <w:b/>
        </w:rPr>
        <w:t>Valor y forma de Pago</w:t>
      </w:r>
      <w:r>
        <w:rPr>
          <w:rFonts w:ascii="Arial" w:hAnsi="Arial" w:cs="Arial"/>
        </w:rPr>
        <w:t xml:space="preserve">: </w:t>
      </w:r>
    </w:p>
    <w:p w14:paraId="2E794FC6" w14:textId="7EF61A7F" w:rsidR="00214126" w:rsidRDefault="00214126" w:rsidP="006A1877">
      <w:pPr>
        <w:pStyle w:val="Sinespaciado"/>
        <w:jc w:val="both"/>
        <w:rPr>
          <w:rFonts w:ascii="Arial" w:hAnsi="Arial" w:cs="Arial"/>
        </w:rPr>
      </w:pPr>
    </w:p>
    <w:p w14:paraId="4BE26A19" w14:textId="031C56E4" w:rsidR="007E5F59" w:rsidRDefault="00590B56" w:rsidP="00B87A5B">
      <w:pPr>
        <w:pStyle w:val="Sinespaciado"/>
        <w:jc w:val="both"/>
        <w:rPr>
          <w:rFonts w:ascii="Arial" w:hAnsi="Arial" w:cs="Arial"/>
        </w:rPr>
      </w:pPr>
      <w:r w:rsidRPr="00590B56">
        <w:rPr>
          <w:rFonts w:ascii="Arial" w:hAnsi="Arial" w:cs="Arial"/>
        </w:rPr>
        <w:t xml:space="preserve">Se fija como valor total para el contrato la suma de DIECISEIS MILLONES CUATROCIENTOS NOVENTA Y CINCO MIL CIENTO </w:t>
      </w:r>
      <w:r w:rsidR="00172D17" w:rsidRPr="00590B56">
        <w:rPr>
          <w:rFonts w:ascii="Arial" w:hAnsi="Arial" w:cs="Arial"/>
        </w:rPr>
        <w:t xml:space="preserve">DIEZ </w:t>
      </w:r>
      <w:r w:rsidR="00172D17">
        <w:rPr>
          <w:rFonts w:ascii="Arial" w:hAnsi="Arial" w:cs="Arial"/>
        </w:rPr>
        <w:t>PESOS</w:t>
      </w:r>
      <w:r w:rsidRPr="00590B56">
        <w:rPr>
          <w:rFonts w:ascii="Arial" w:hAnsi="Arial" w:cs="Arial"/>
        </w:rPr>
        <w:t xml:space="preserve"> M/CTE. ($16.495.110). Esta suma será pagada por el SENA </w:t>
      </w:r>
      <w:r w:rsidR="00172D17" w:rsidRPr="00590B56">
        <w:rPr>
          <w:rFonts w:ascii="Arial" w:hAnsi="Arial" w:cs="Arial"/>
        </w:rPr>
        <w:t xml:space="preserve">al </w:t>
      </w:r>
      <w:r w:rsidR="00172D17">
        <w:rPr>
          <w:rFonts w:ascii="Arial" w:hAnsi="Arial" w:cs="Arial"/>
        </w:rPr>
        <w:t>contratista</w:t>
      </w:r>
      <w:r w:rsidRPr="00590B56">
        <w:rPr>
          <w:rFonts w:ascii="Arial" w:hAnsi="Arial" w:cs="Arial"/>
        </w:rPr>
        <w:t xml:space="preserve"> de la siguiente manera: (09) pagos iguales por los meses </w:t>
      </w:r>
      <w:r w:rsidR="00172D17" w:rsidRPr="00590B56">
        <w:rPr>
          <w:rFonts w:ascii="Arial" w:hAnsi="Arial" w:cs="Arial"/>
        </w:rPr>
        <w:t xml:space="preserve">de </w:t>
      </w:r>
      <w:r w:rsidR="00172D17">
        <w:rPr>
          <w:rFonts w:ascii="Arial" w:hAnsi="Arial" w:cs="Arial"/>
        </w:rPr>
        <w:t>marzo</w:t>
      </w:r>
      <w:r w:rsidRPr="00590B56">
        <w:rPr>
          <w:rFonts w:ascii="Arial" w:hAnsi="Arial" w:cs="Arial"/>
        </w:rPr>
        <w:t xml:space="preserve"> a noviembre de 2025, por valor de UN MILLON OCHOCIENTOS</w:t>
      </w:r>
      <w:r w:rsidR="00B87A5B">
        <w:rPr>
          <w:rFonts w:ascii="Arial" w:hAnsi="Arial" w:cs="Arial"/>
        </w:rPr>
        <w:t xml:space="preserve"> </w:t>
      </w:r>
      <w:r w:rsidRPr="00590B56">
        <w:rPr>
          <w:rFonts w:ascii="Arial" w:hAnsi="Arial" w:cs="Arial"/>
        </w:rPr>
        <w:t xml:space="preserve">TREINTA Y DOS MIL SETECIENTOS NOVENTA PESOS M/CTE. </w:t>
      </w:r>
      <w:r w:rsidR="00B87A5B">
        <w:rPr>
          <w:rFonts w:ascii="Arial" w:hAnsi="Arial" w:cs="Arial"/>
        </w:rPr>
        <w:t xml:space="preserve"> </w:t>
      </w:r>
      <w:r w:rsidRPr="00590B56">
        <w:rPr>
          <w:rFonts w:ascii="Arial" w:hAnsi="Arial" w:cs="Arial"/>
        </w:rPr>
        <w:t>($1.832.790) cada uno.</w:t>
      </w:r>
    </w:p>
    <w:p w14:paraId="44EC8BC9" w14:textId="77777777" w:rsidR="00B87A5B" w:rsidRDefault="00B87A5B" w:rsidP="00B87A5B">
      <w:pPr>
        <w:pStyle w:val="Sinespaciado"/>
        <w:jc w:val="both"/>
        <w:rPr>
          <w:rFonts w:ascii="Arial" w:hAnsi="Arial" w:cs="Arial"/>
        </w:rPr>
      </w:pPr>
    </w:p>
    <w:p w14:paraId="18BA8B76" w14:textId="1E954B3C" w:rsidR="00C94735" w:rsidRDefault="00E8364C">
      <w:pPr>
        <w:pStyle w:val="Sinespaciad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</w:rPr>
        <w:t>Plazo:</w:t>
      </w:r>
      <w:r>
        <w:rPr>
          <w:rFonts w:ascii="Arial" w:hAnsi="Arial" w:cs="Arial"/>
        </w:rPr>
        <w:t xml:space="preserve"> </w:t>
      </w:r>
      <w:r w:rsidR="0039650D" w:rsidRPr="0039650D">
        <w:rPr>
          <w:rFonts w:ascii="Arial" w:hAnsi="Arial" w:cs="Arial"/>
        </w:rPr>
        <w:t xml:space="preserve">Será </w:t>
      </w:r>
      <w:r w:rsidR="00B87A5B" w:rsidRPr="00B87A5B">
        <w:rPr>
          <w:rFonts w:ascii="Arial" w:hAnsi="Arial" w:cs="Arial"/>
        </w:rPr>
        <w:t>Hasta el 31 de diciembre de 2025</w:t>
      </w:r>
      <w:r w:rsidR="00B87A5B" w:rsidRPr="00B87A5B">
        <w:rPr>
          <w:rFonts w:ascii="Arial" w:hAnsi="Arial" w:cs="Arial"/>
        </w:rPr>
        <w:cr/>
      </w:r>
    </w:p>
    <w:tbl>
      <w:tblPr>
        <w:tblStyle w:val="Tablaconcuadrcula"/>
        <w:tblW w:w="4865" w:type="pct"/>
        <w:tblInd w:w="108" w:type="dxa"/>
        <w:tblLook w:val="04A0" w:firstRow="1" w:lastRow="0" w:firstColumn="1" w:lastColumn="0" w:noHBand="0" w:noVBand="1"/>
      </w:tblPr>
      <w:tblGrid>
        <w:gridCol w:w="9369"/>
      </w:tblGrid>
      <w:tr w:rsidR="00C94735" w14:paraId="4ECE89C3" w14:textId="77777777">
        <w:trPr>
          <w:trHeight w:val="97"/>
        </w:trPr>
        <w:tc>
          <w:tcPr>
            <w:tcW w:w="5000" w:type="pct"/>
          </w:tcPr>
          <w:p w14:paraId="4784DAE6" w14:textId="795C041A" w:rsidR="00C94735" w:rsidRDefault="00E8364C">
            <w:pPr>
              <w:pStyle w:val="Sinespaciad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OBJETO:</w:t>
            </w:r>
            <w:r>
              <w:rPr>
                <w:rFonts w:ascii="Arial" w:hAnsi="Arial" w:cs="Arial"/>
                <w:i/>
                <w:iCs/>
              </w:rPr>
              <w:t xml:space="preserve">  </w:t>
            </w:r>
          </w:p>
        </w:tc>
      </w:tr>
      <w:tr w:rsidR="00C94735" w14:paraId="4BB770E1" w14:textId="77777777">
        <w:trPr>
          <w:trHeight w:val="453"/>
        </w:trPr>
        <w:tc>
          <w:tcPr>
            <w:tcW w:w="5000" w:type="pct"/>
          </w:tcPr>
          <w:p w14:paraId="6487E05E" w14:textId="0966AFE7" w:rsidR="00C94735" w:rsidRPr="0039650D" w:rsidRDefault="00B87A5B" w:rsidP="00B87A5B">
            <w:pPr>
              <w:pStyle w:val="Sinespaciad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B87A5B">
              <w:rPr>
                <w:rFonts w:ascii="Arial" w:hAnsi="Arial" w:cs="Arial"/>
              </w:rPr>
              <w:t>restar los servicios personales en la disciplina de</w:t>
            </w:r>
            <w:r>
              <w:rPr>
                <w:rFonts w:ascii="Arial" w:hAnsi="Arial" w:cs="Arial"/>
              </w:rPr>
              <w:t xml:space="preserve"> </w:t>
            </w:r>
            <w:r w:rsidRPr="00B87A5B">
              <w:rPr>
                <w:rFonts w:ascii="Arial" w:hAnsi="Arial" w:cs="Arial"/>
              </w:rPr>
              <w:t xml:space="preserve">técnica y el rendimiento deportivo - futbol - </w:t>
            </w:r>
            <w:r w:rsidR="00172D17" w:rsidRPr="00B87A5B">
              <w:rPr>
                <w:rFonts w:ascii="Arial" w:hAnsi="Arial" w:cs="Arial"/>
              </w:rPr>
              <w:t xml:space="preserve">para </w:t>
            </w:r>
            <w:r w:rsidR="00172D17">
              <w:rPr>
                <w:rFonts w:ascii="Arial" w:hAnsi="Arial" w:cs="Arial"/>
              </w:rPr>
              <w:t>desarrollar</w:t>
            </w:r>
            <w:r w:rsidRPr="00B87A5B">
              <w:rPr>
                <w:rFonts w:ascii="Arial" w:hAnsi="Arial" w:cs="Arial"/>
              </w:rPr>
              <w:t xml:space="preserve"> actividades de bienestar al funcionario en el marco del programa de los entrenamientos deportivos y/o culturales para los equipos de conjunto de la dirección regional del </w:t>
            </w:r>
            <w:r w:rsidR="00172D17" w:rsidRPr="00B87A5B">
              <w:rPr>
                <w:rFonts w:ascii="Arial" w:hAnsi="Arial" w:cs="Arial"/>
              </w:rPr>
              <w:t>Sena</w:t>
            </w:r>
            <w:r w:rsidRPr="00B87A5B">
              <w:rPr>
                <w:rFonts w:ascii="Arial" w:hAnsi="Arial" w:cs="Arial"/>
              </w:rPr>
              <w:t xml:space="preserve"> valle en la vigencia 2025</w:t>
            </w:r>
          </w:p>
        </w:tc>
      </w:tr>
    </w:tbl>
    <w:p w14:paraId="577255CF" w14:textId="77777777" w:rsidR="00C94735" w:rsidRDefault="00C94735">
      <w:pPr>
        <w:pStyle w:val="Sinespaciado"/>
        <w:rPr>
          <w:rFonts w:ascii="Arial" w:hAnsi="Arial" w:cs="Arial"/>
        </w:rPr>
      </w:pPr>
    </w:p>
    <w:p w14:paraId="5852B985" w14:textId="41503D72" w:rsidR="00C94735" w:rsidRDefault="00E8364C">
      <w:pPr>
        <w:pStyle w:val="Sinespaciad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</w:rPr>
        <w:t xml:space="preserve">Obligaciones Especificas: </w:t>
      </w:r>
      <w:r>
        <w:rPr>
          <w:rFonts w:ascii="Arial" w:hAnsi="Arial" w:cs="Arial"/>
          <w:i/>
          <w:iCs/>
        </w:rPr>
        <w:t xml:space="preserve">(Trascriba las obligaciones </w:t>
      </w:r>
      <w:r w:rsidR="00172D17">
        <w:rPr>
          <w:rFonts w:ascii="Arial" w:hAnsi="Arial" w:cs="Arial"/>
          <w:i/>
          <w:iCs/>
        </w:rPr>
        <w:t>específicas</w:t>
      </w:r>
      <w:r>
        <w:rPr>
          <w:rFonts w:ascii="Arial" w:hAnsi="Arial" w:cs="Arial"/>
          <w:i/>
          <w:iCs/>
        </w:rPr>
        <w:t xml:space="preserve"> del contrato, dentro del siguiente cuadro) </w:t>
      </w:r>
    </w:p>
    <w:p w14:paraId="4E491F7A" w14:textId="77777777" w:rsidR="004C6D36" w:rsidRDefault="004C6D36">
      <w:pPr>
        <w:pStyle w:val="Sinespaciado"/>
        <w:jc w:val="both"/>
        <w:rPr>
          <w:rFonts w:ascii="Arial" w:hAnsi="Arial" w:cs="Arial"/>
          <w:i/>
          <w:iCs/>
        </w:rPr>
      </w:pPr>
    </w:p>
    <w:tbl>
      <w:tblPr>
        <w:tblW w:w="1006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38"/>
        <w:gridCol w:w="2699"/>
        <w:gridCol w:w="3260"/>
      </w:tblGrid>
      <w:tr w:rsidR="009B3552" w:rsidRPr="008A0B57" w14:paraId="06681517" w14:textId="77777777" w:rsidTr="00BA7459">
        <w:trPr>
          <w:trHeight w:val="224"/>
          <w:jc w:val="right"/>
        </w:trPr>
        <w:tc>
          <w:tcPr>
            <w:tcW w:w="568" w:type="dxa"/>
            <w:shd w:val="clear" w:color="auto" w:fill="auto"/>
          </w:tcPr>
          <w:p w14:paraId="5C22AB91" w14:textId="77777777" w:rsidR="0039650D" w:rsidRPr="00BA7459" w:rsidRDefault="0039650D" w:rsidP="00B93021">
            <w:pPr>
              <w:pStyle w:val="Sinespaciado"/>
              <w:jc w:val="center"/>
              <w:rPr>
                <w:rFonts w:ascii="Arial" w:hAnsi="Arial" w:cs="Arial"/>
                <w:b/>
                <w:bCs/>
              </w:rPr>
            </w:pPr>
            <w:r w:rsidRPr="00BA7459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3538" w:type="dxa"/>
            <w:shd w:val="clear" w:color="auto" w:fill="auto"/>
          </w:tcPr>
          <w:p w14:paraId="391CB670" w14:textId="77777777" w:rsidR="0039650D" w:rsidRPr="00BA7459" w:rsidRDefault="0039650D" w:rsidP="00B9302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BA7459">
              <w:rPr>
                <w:rFonts w:ascii="Arial" w:hAnsi="Arial" w:cs="Arial"/>
                <w:b/>
              </w:rPr>
              <w:t>Obligaciones</w:t>
            </w:r>
          </w:p>
        </w:tc>
        <w:tc>
          <w:tcPr>
            <w:tcW w:w="2699" w:type="dxa"/>
            <w:shd w:val="clear" w:color="auto" w:fill="auto"/>
          </w:tcPr>
          <w:p w14:paraId="1D8FBB95" w14:textId="77777777" w:rsidR="0039650D" w:rsidRPr="00BA7459" w:rsidRDefault="0039650D" w:rsidP="00B9302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BA7459">
              <w:rPr>
                <w:rFonts w:ascii="Arial" w:hAnsi="Arial" w:cs="Arial"/>
                <w:b/>
              </w:rPr>
              <w:t>Acciones realizadas</w:t>
            </w:r>
          </w:p>
        </w:tc>
        <w:tc>
          <w:tcPr>
            <w:tcW w:w="3260" w:type="dxa"/>
            <w:shd w:val="clear" w:color="auto" w:fill="auto"/>
          </w:tcPr>
          <w:p w14:paraId="2E1C1540" w14:textId="77777777" w:rsidR="0039650D" w:rsidRPr="00BA7459" w:rsidRDefault="0039650D" w:rsidP="00B9302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BA7459">
              <w:rPr>
                <w:rFonts w:ascii="Arial" w:hAnsi="Arial" w:cs="Arial"/>
                <w:b/>
              </w:rPr>
              <w:t>Evidencias</w:t>
            </w:r>
          </w:p>
        </w:tc>
      </w:tr>
      <w:tr w:rsidR="009B3552" w:rsidRPr="00C1094C" w14:paraId="539ED441" w14:textId="77777777" w:rsidTr="00B87A5B">
        <w:trPr>
          <w:trHeight w:val="204"/>
          <w:jc w:val="right"/>
        </w:trPr>
        <w:tc>
          <w:tcPr>
            <w:tcW w:w="568" w:type="dxa"/>
            <w:shd w:val="clear" w:color="auto" w:fill="auto"/>
          </w:tcPr>
          <w:p w14:paraId="61FDC8DA" w14:textId="6CEBEFDA" w:rsidR="00AA3E7C" w:rsidRPr="00BA7459" w:rsidRDefault="00B87A5B" w:rsidP="00AA3E7C">
            <w:pPr>
              <w:pStyle w:val="Sinespaciad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538" w:type="dxa"/>
            <w:shd w:val="clear" w:color="auto" w:fill="auto"/>
          </w:tcPr>
          <w:p w14:paraId="45391629" w14:textId="4C612508" w:rsidR="00AA3E7C" w:rsidRPr="00BA7459" w:rsidRDefault="00B87A5B" w:rsidP="00B87A5B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 w:rsidRPr="00B87A5B">
              <w:rPr>
                <w:rFonts w:ascii="Arial" w:hAnsi="Arial" w:cs="Arial"/>
                <w:color w:val="000000"/>
              </w:rPr>
              <w:t xml:space="preserve">Realizar Preparación técnica, física, cultural y/o deportiva conforme los horarios acordados con el (la) supervisor(a) en los diferentes entrenos, competencias y/o actividades </w:t>
            </w:r>
            <w:r w:rsidRPr="00B87A5B">
              <w:rPr>
                <w:rFonts w:ascii="Arial" w:hAnsi="Arial" w:cs="Arial"/>
                <w:color w:val="000000"/>
              </w:rPr>
              <w:lastRenderedPageBreak/>
              <w:t>deportivas en que participen a nombre de la entidad.</w:t>
            </w:r>
          </w:p>
        </w:tc>
        <w:tc>
          <w:tcPr>
            <w:tcW w:w="2699" w:type="dxa"/>
            <w:shd w:val="clear" w:color="auto" w:fill="auto"/>
            <w:vAlign w:val="center"/>
          </w:tcPr>
          <w:p w14:paraId="4FE082AB" w14:textId="22440CEF" w:rsidR="00AA3E7C" w:rsidRPr="00BA7459" w:rsidRDefault="00412052" w:rsidP="00BA7459">
            <w:pPr>
              <w:pStyle w:val="Sinespaciad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Desarrollo de las jornadas de entrenamiento los días </w:t>
            </w:r>
            <w:r w:rsidR="00172D17">
              <w:rPr>
                <w:rFonts w:ascii="Arial" w:hAnsi="Arial" w:cs="Arial"/>
              </w:rPr>
              <w:t>programados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4692094" w14:textId="77777777" w:rsidR="00AA3E7C" w:rsidRDefault="00412052" w:rsidP="00BA7459">
            <w:pPr>
              <w:pStyle w:val="Sinespaciad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Listado de asistencia </w:t>
            </w:r>
          </w:p>
          <w:p w14:paraId="152F5364" w14:textId="6835967E" w:rsidR="00412052" w:rsidRPr="00BA7459" w:rsidRDefault="00412052" w:rsidP="00BA7459">
            <w:pPr>
              <w:pStyle w:val="Sinespaciad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Fotos </w:t>
            </w:r>
          </w:p>
        </w:tc>
      </w:tr>
      <w:tr w:rsidR="00412052" w:rsidRPr="008A0B57" w14:paraId="321F20D1" w14:textId="77777777" w:rsidTr="00BA7459">
        <w:trPr>
          <w:trHeight w:val="212"/>
          <w:jc w:val="right"/>
        </w:trPr>
        <w:tc>
          <w:tcPr>
            <w:tcW w:w="568" w:type="dxa"/>
            <w:shd w:val="clear" w:color="auto" w:fill="auto"/>
          </w:tcPr>
          <w:p w14:paraId="0F41B2E8" w14:textId="1D78F47A" w:rsidR="00412052" w:rsidRPr="00BA7459" w:rsidRDefault="00412052" w:rsidP="00412052">
            <w:pPr>
              <w:pStyle w:val="Sinespaciad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538" w:type="dxa"/>
            <w:shd w:val="clear" w:color="auto" w:fill="auto"/>
          </w:tcPr>
          <w:p w14:paraId="53BFB6BB" w14:textId="3C792B43" w:rsidR="00412052" w:rsidRPr="00BA7459" w:rsidRDefault="00412052" w:rsidP="00412052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 w:rsidRPr="00B87A5B">
              <w:rPr>
                <w:rFonts w:ascii="Arial" w:hAnsi="Arial" w:cs="Arial"/>
                <w:color w:val="000000"/>
              </w:rPr>
              <w:t xml:space="preserve">Realizar talleres bimensuales de la disciplina deportiva y/o cultural y/o formativos y/o practicas saludables en el horario que determine el SENA, apoyando los grupos representativos conformado por los servidores públicos y/o </w:t>
            </w:r>
            <w:r w:rsidR="00172D17" w:rsidRPr="00B87A5B">
              <w:rPr>
                <w:rFonts w:ascii="Arial" w:hAnsi="Arial" w:cs="Arial"/>
                <w:color w:val="000000"/>
              </w:rPr>
              <w:t xml:space="preserve">su </w:t>
            </w:r>
            <w:r w:rsidR="00172D17">
              <w:rPr>
                <w:rFonts w:ascii="Arial" w:hAnsi="Arial" w:cs="Arial"/>
                <w:color w:val="000000"/>
              </w:rPr>
              <w:t>grupo</w:t>
            </w:r>
            <w:r w:rsidRPr="00B87A5B">
              <w:rPr>
                <w:rFonts w:ascii="Arial" w:hAnsi="Arial" w:cs="Arial"/>
                <w:color w:val="000000"/>
              </w:rPr>
              <w:t xml:space="preserve"> familiar de la Regional Valle del Cauca.</w:t>
            </w:r>
          </w:p>
        </w:tc>
        <w:tc>
          <w:tcPr>
            <w:tcW w:w="2699" w:type="dxa"/>
            <w:shd w:val="clear" w:color="auto" w:fill="auto"/>
            <w:vAlign w:val="center"/>
          </w:tcPr>
          <w:p w14:paraId="272C66EC" w14:textId="7B9CF5BE" w:rsidR="00412052" w:rsidRPr="00BA7459" w:rsidRDefault="00412052" w:rsidP="00412052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 w:rsidRPr="00BA7459">
              <w:rPr>
                <w:rFonts w:ascii="Arial" w:hAnsi="Arial" w:cs="Arial"/>
                <w:color w:val="000000"/>
              </w:rPr>
              <w:t>No se realizó para este periodo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882846D" w14:textId="4F8C7BE9" w:rsidR="00412052" w:rsidRPr="00BA7459" w:rsidRDefault="00412052" w:rsidP="00412052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 w:rsidRPr="00BA7459">
              <w:rPr>
                <w:rFonts w:ascii="Arial" w:hAnsi="Arial" w:cs="Arial"/>
                <w:color w:val="000000"/>
              </w:rPr>
              <w:t>No se realizó para este periodo</w:t>
            </w:r>
          </w:p>
        </w:tc>
      </w:tr>
      <w:tr w:rsidR="009B3552" w:rsidRPr="009F0D2F" w14:paraId="3E9AA346" w14:textId="77777777" w:rsidTr="00172D17">
        <w:trPr>
          <w:trHeight w:val="1130"/>
          <w:jc w:val="right"/>
        </w:trPr>
        <w:tc>
          <w:tcPr>
            <w:tcW w:w="568" w:type="dxa"/>
            <w:shd w:val="clear" w:color="auto" w:fill="auto"/>
          </w:tcPr>
          <w:p w14:paraId="6F3AB5E2" w14:textId="7F18CC82" w:rsidR="00A450A7" w:rsidRPr="00BA7459" w:rsidRDefault="00B87A5B" w:rsidP="00A450A7">
            <w:pPr>
              <w:pStyle w:val="Sinespaciado"/>
              <w:rPr>
                <w:rFonts w:ascii="Arial" w:hAnsi="Arial" w:cs="Arial"/>
                <w:color w:val="000000"/>
              </w:rPr>
            </w:pPr>
            <w:bookmarkStart w:id="2" w:name="_Hlk127175898"/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3A6095A4" w14:textId="15A0ADB8" w:rsidR="00A450A7" w:rsidRPr="00BA7459" w:rsidRDefault="00B87A5B" w:rsidP="00B87A5B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 w:rsidRPr="00B87A5B">
              <w:rPr>
                <w:rFonts w:ascii="Arial" w:hAnsi="Arial" w:cs="Arial"/>
                <w:color w:val="000000"/>
              </w:rPr>
              <w:t>Promover la participación de los empleados públicos, trabajadores oficiales y sus grupos familiares la práctica de la disciplina deportiva.</w:t>
            </w:r>
          </w:p>
        </w:tc>
        <w:tc>
          <w:tcPr>
            <w:tcW w:w="2699" w:type="dxa"/>
            <w:shd w:val="clear" w:color="auto" w:fill="auto"/>
            <w:vAlign w:val="center"/>
          </w:tcPr>
          <w:p w14:paraId="1EE7B1C0" w14:textId="25F2AE86" w:rsidR="00A450A7" w:rsidRPr="00BA7459" w:rsidRDefault="00A91930" w:rsidP="00BA7459">
            <w:pPr>
              <w:jc w:val="both"/>
              <w:rPr>
                <w:rFonts w:ascii="Arial" w:eastAsia="Meiryo" w:hAnsi="Arial" w:cs="Arial"/>
                <w:lang w:eastAsia="es-CO"/>
              </w:rPr>
            </w:pPr>
            <w:r>
              <w:rPr>
                <w:rFonts w:ascii="Arial" w:eastAsia="Meiryo" w:hAnsi="Arial" w:cs="Arial"/>
                <w:lang w:eastAsia="es-CO"/>
              </w:rPr>
              <w:t xml:space="preserve">Invitaciones presenciales y por grupos de </w:t>
            </w:r>
            <w:r w:rsidR="00172D17">
              <w:rPr>
                <w:rFonts w:ascii="Arial" w:eastAsia="Meiryo" w:hAnsi="Arial" w:cs="Arial"/>
                <w:lang w:eastAsia="es-CO"/>
              </w:rPr>
              <w:t xml:space="preserve">WhatsApp con los funcionarios y contratistas 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39B79C0" w14:textId="7BBA14AC" w:rsidR="001F65D2" w:rsidRPr="00BA7459" w:rsidRDefault="00172D17" w:rsidP="00BA7459">
            <w:pPr>
              <w:jc w:val="both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>Capturas de pantalla del grupo con los funcionarios.</w:t>
            </w:r>
          </w:p>
        </w:tc>
      </w:tr>
      <w:bookmarkEnd w:id="2"/>
      <w:tr w:rsidR="009B3552" w:rsidRPr="008A0B57" w14:paraId="2F810868" w14:textId="77777777" w:rsidTr="00BA7459">
        <w:trPr>
          <w:trHeight w:val="212"/>
          <w:jc w:val="right"/>
        </w:trPr>
        <w:tc>
          <w:tcPr>
            <w:tcW w:w="568" w:type="dxa"/>
            <w:shd w:val="clear" w:color="auto" w:fill="auto"/>
          </w:tcPr>
          <w:p w14:paraId="4D769D2E" w14:textId="13D5F901" w:rsidR="00CF2338" w:rsidRPr="00BA7459" w:rsidRDefault="00B87A5B" w:rsidP="00CF2338">
            <w:pPr>
              <w:pStyle w:val="Sinespaciad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538" w:type="dxa"/>
            <w:shd w:val="clear" w:color="auto" w:fill="auto"/>
          </w:tcPr>
          <w:p w14:paraId="662A824A" w14:textId="76EF73E2" w:rsidR="00CF2338" w:rsidRPr="00BA7459" w:rsidRDefault="00B87A5B" w:rsidP="00CF2338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 w:rsidRPr="00B87A5B">
              <w:rPr>
                <w:rFonts w:ascii="Arial" w:hAnsi="Arial" w:cs="Arial"/>
                <w:color w:val="000000"/>
              </w:rPr>
              <w:t>Elaboración de programación y acompañamiento presencial para preparación de actividades deportivas, lúdicas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B87A5B">
              <w:rPr>
                <w:rFonts w:ascii="Arial" w:hAnsi="Arial" w:cs="Arial"/>
                <w:color w:val="000000"/>
              </w:rPr>
              <w:t>Recreativas de la disciplina deportiva del objeto contractual, en la Regional Valle.</w:t>
            </w:r>
          </w:p>
        </w:tc>
        <w:tc>
          <w:tcPr>
            <w:tcW w:w="2699" w:type="dxa"/>
            <w:shd w:val="clear" w:color="auto" w:fill="auto"/>
            <w:vAlign w:val="center"/>
          </w:tcPr>
          <w:p w14:paraId="22F95BB9" w14:textId="1E977495" w:rsidR="00484A98" w:rsidRPr="00BA7459" w:rsidRDefault="00A91930" w:rsidP="00782231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Elaboración de planeación </w:t>
            </w:r>
            <w:r w:rsidR="00172D17">
              <w:rPr>
                <w:rFonts w:ascii="Arial" w:hAnsi="Arial" w:cs="Arial"/>
                <w:color w:val="000000"/>
              </w:rPr>
              <w:t>mensual</w:t>
            </w:r>
            <w:r>
              <w:rPr>
                <w:rFonts w:ascii="Arial" w:hAnsi="Arial" w:cs="Arial"/>
                <w:color w:val="000000"/>
              </w:rPr>
              <w:t xml:space="preserve"> de acompañamiento a las actividades deportivas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031546F" w14:textId="209A25ED" w:rsidR="00484A98" w:rsidRPr="00BA7459" w:rsidRDefault="00A91930" w:rsidP="00484A98">
            <w:pPr>
              <w:pStyle w:val="Sinespaciad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Plan de trabajo</w:t>
            </w:r>
          </w:p>
        </w:tc>
      </w:tr>
      <w:tr w:rsidR="00A91930" w:rsidRPr="008A0B57" w14:paraId="024A91E8" w14:textId="77777777" w:rsidTr="00BA7459">
        <w:trPr>
          <w:trHeight w:val="553"/>
          <w:jc w:val="right"/>
        </w:trPr>
        <w:tc>
          <w:tcPr>
            <w:tcW w:w="568" w:type="dxa"/>
            <w:shd w:val="clear" w:color="auto" w:fill="auto"/>
          </w:tcPr>
          <w:p w14:paraId="042C4EC8" w14:textId="2DF3F0F6" w:rsidR="00A91930" w:rsidRPr="00BA7459" w:rsidRDefault="00A91930" w:rsidP="00A91930">
            <w:pPr>
              <w:pStyle w:val="Sinespaciad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538" w:type="dxa"/>
            <w:shd w:val="clear" w:color="auto" w:fill="auto"/>
          </w:tcPr>
          <w:p w14:paraId="7F81EC9D" w14:textId="70E88175" w:rsidR="00A91930" w:rsidRPr="00BA7459" w:rsidRDefault="00A91930" w:rsidP="00A91930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 w:rsidRPr="00B87A5B">
              <w:rPr>
                <w:rFonts w:ascii="Arial" w:hAnsi="Arial" w:cs="Arial"/>
                <w:color w:val="000000"/>
              </w:rPr>
              <w:t>Acompañar a los funcionarios en los encuentros deportivos y recreativos en los cuales participen en nombre de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B87A5B">
              <w:rPr>
                <w:rFonts w:ascii="Arial" w:hAnsi="Arial" w:cs="Arial"/>
                <w:color w:val="000000"/>
              </w:rPr>
              <w:t>entidad.</w:t>
            </w:r>
          </w:p>
        </w:tc>
        <w:tc>
          <w:tcPr>
            <w:tcW w:w="2699" w:type="dxa"/>
            <w:shd w:val="clear" w:color="auto" w:fill="auto"/>
            <w:vAlign w:val="center"/>
          </w:tcPr>
          <w:p w14:paraId="7DFB2B2C" w14:textId="5328DD96" w:rsidR="00A91930" w:rsidRPr="00BA7459" w:rsidRDefault="00A91930" w:rsidP="00A91930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 w:rsidRPr="00BA7459">
              <w:rPr>
                <w:rFonts w:ascii="Arial" w:hAnsi="Arial" w:cs="Arial"/>
                <w:color w:val="000000"/>
              </w:rPr>
              <w:t>No se realizó para este periodo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F0307B0" w14:textId="61C998FC" w:rsidR="00A91930" w:rsidRPr="00BA7459" w:rsidRDefault="00A91930" w:rsidP="00A91930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 w:rsidRPr="00BA7459">
              <w:rPr>
                <w:rFonts w:ascii="Arial" w:hAnsi="Arial" w:cs="Arial"/>
                <w:color w:val="000000"/>
              </w:rPr>
              <w:t>No se realizó para este periodo</w:t>
            </w:r>
          </w:p>
        </w:tc>
      </w:tr>
      <w:tr w:rsidR="009B3552" w:rsidRPr="008A0B57" w14:paraId="11352CFD" w14:textId="77777777" w:rsidTr="00BA7459">
        <w:trPr>
          <w:trHeight w:val="212"/>
          <w:jc w:val="right"/>
        </w:trPr>
        <w:tc>
          <w:tcPr>
            <w:tcW w:w="568" w:type="dxa"/>
            <w:shd w:val="clear" w:color="auto" w:fill="auto"/>
          </w:tcPr>
          <w:p w14:paraId="01CC0FC8" w14:textId="1A9B2734" w:rsidR="00A450A7" w:rsidRPr="00BA7459" w:rsidRDefault="00B87A5B" w:rsidP="00A450A7">
            <w:pPr>
              <w:pStyle w:val="Sinespaciad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538" w:type="dxa"/>
            <w:shd w:val="clear" w:color="auto" w:fill="auto"/>
          </w:tcPr>
          <w:p w14:paraId="0FFAE8CF" w14:textId="1AC72893" w:rsidR="00A450A7" w:rsidRPr="00BA7459" w:rsidRDefault="00B87A5B" w:rsidP="00B87A5B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 w:rsidRPr="00B87A5B">
              <w:rPr>
                <w:rFonts w:ascii="Arial" w:hAnsi="Arial" w:cs="Arial"/>
                <w:color w:val="000000"/>
              </w:rPr>
              <w:t>Llevar el registro de asistencia de los funcionarios, beneficiarios, y grupo familiar que participan en las jornadas de entrenamiento y entregar al supervisor del contrato para la realización del respectivo informe</w:t>
            </w:r>
            <w:r w:rsidR="00412052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699" w:type="dxa"/>
            <w:shd w:val="clear" w:color="auto" w:fill="auto"/>
            <w:vAlign w:val="center"/>
          </w:tcPr>
          <w:p w14:paraId="138F16A4" w14:textId="606CB8BF" w:rsidR="00A450A7" w:rsidRPr="00BA7459" w:rsidRDefault="00A91930" w:rsidP="00A91930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 registra asistencia de las actividades programadas y ejecutadas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42CAEA8" w14:textId="622C6F03" w:rsidR="00A450A7" w:rsidRPr="00BA7459" w:rsidRDefault="00A91930" w:rsidP="00A91930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Listados de asistencia.</w:t>
            </w:r>
          </w:p>
        </w:tc>
      </w:tr>
      <w:tr w:rsidR="00412052" w:rsidRPr="008A0B57" w14:paraId="11E20281" w14:textId="77777777" w:rsidTr="00BA7459">
        <w:trPr>
          <w:trHeight w:val="212"/>
          <w:jc w:val="right"/>
        </w:trPr>
        <w:tc>
          <w:tcPr>
            <w:tcW w:w="568" w:type="dxa"/>
            <w:shd w:val="clear" w:color="auto" w:fill="auto"/>
          </w:tcPr>
          <w:p w14:paraId="400BA41A" w14:textId="072D8930" w:rsidR="00412052" w:rsidRPr="00BA7459" w:rsidRDefault="00412052" w:rsidP="00412052">
            <w:pPr>
              <w:pStyle w:val="Sinespaciad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538" w:type="dxa"/>
            <w:shd w:val="clear" w:color="auto" w:fill="auto"/>
          </w:tcPr>
          <w:p w14:paraId="286038F9" w14:textId="53461792" w:rsidR="00412052" w:rsidRPr="00BA7459" w:rsidRDefault="00412052" w:rsidP="00412052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 w:rsidRPr="00B87A5B">
              <w:rPr>
                <w:rFonts w:ascii="Arial" w:hAnsi="Arial" w:cs="Arial"/>
                <w:color w:val="000000"/>
              </w:rPr>
              <w:t>Acompañamiento del grupo familiar de los funcionarios del regional valle en una actividad trimestral para el grupo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B87A5B">
              <w:rPr>
                <w:rFonts w:ascii="Arial" w:hAnsi="Arial" w:cs="Arial"/>
                <w:color w:val="000000"/>
              </w:rPr>
              <w:t>familiar según las necesidades que así se requieran identificado los niveles infantil y adulto.</w:t>
            </w:r>
          </w:p>
        </w:tc>
        <w:tc>
          <w:tcPr>
            <w:tcW w:w="2699" w:type="dxa"/>
            <w:shd w:val="clear" w:color="auto" w:fill="auto"/>
            <w:vAlign w:val="center"/>
          </w:tcPr>
          <w:p w14:paraId="02270948" w14:textId="12C8E9EC" w:rsidR="00412052" w:rsidRPr="00BA7459" w:rsidRDefault="00412052" w:rsidP="00412052">
            <w:pPr>
              <w:pStyle w:val="Sinespaciado"/>
              <w:jc w:val="center"/>
              <w:rPr>
                <w:rFonts w:ascii="Arial" w:hAnsi="Arial" w:cs="Arial"/>
                <w:color w:val="000000"/>
              </w:rPr>
            </w:pPr>
            <w:r w:rsidRPr="00BA7459">
              <w:rPr>
                <w:rFonts w:ascii="Arial" w:hAnsi="Arial" w:cs="Arial"/>
                <w:color w:val="000000"/>
              </w:rPr>
              <w:t>No se realizó para este periodo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957A1AB" w14:textId="40C2C379" w:rsidR="00412052" w:rsidRPr="00BA7459" w:rsidRDefault="00412052" w:rsidP="00412052">
            <w:pPr>
              <w:pStyle w:val="Sinespaciado"/>
              <w:jc w:val="center"/>
              <w:rPr>
                <w:rFonts w:ascii="Arial" w:hAnsi="Arial" w:cs="Arial"/>
                <w:color w:val="000000"/>
              </w:rPr>
            </w:pPr>
            <w:r w:rsidRPr="00BA7459">
              <w:rPr>
                <w:rFonts w:ascii="Arial" w:hAnsi="Arial" w:cs="Arial"/>
                <w:color w:val="000000"/>
              </w:rPr>
              <w:t>No se realizó para este periodo</w:t>
            </w:r>
          </w:p>
        </w:tc>
      </w:tr>
      <w:tr w:rsidR="00A91930" w:rsidRPr="0043284D" w14:paraId="4160FC02" w14:textId="77777777" w:rsidTr="00027A08">
        <w:trPr>
          <w:trHeight w:val="380"/>
          <w:jc w:val="right"/>
        </w:trPr>
        <w:tc>
          <w:tcPr>
            <w:tcW w:w="568" w:type="dxa"/>
            <w:shd w:val="clear" w:color="auto" w:fill="auto"/>
          </w:tcPr>
          <w:p w14:paraId="2686B920" w14:textId="5AFC80A3" w:rsidR="00A91930" w:rsidRPr="00BA7459" w:rsidRDefault="00A91930" w:rsidP="00A91930">
            <w:pPr>
              <w:pStyle w:val="Sinespaciad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3538" w:type="dxa"/>
            <w:shd w:val="clear" w:color="auto" w:fill="auto"/>
          </w:tcPr>
          <w:p w14:paraId="1978C530" w14:textId="6A0C7A45" w:rsidR="00A91930" w:rsidRPr="00BA7459" w:rsidRDefault="00A91930" w:rsidP="00A91930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 w:rsidRPr="00B87A5B">
              <w:rPr>
                <w:rFonts w:ascii="Arial" w:hAnsi="Arial" w:cs="Arial"/>
                <w:color w:val="000000"/>
              </w:rPr>
              <w:t>Impartir entrenamiento para los funcionarios y/o talleres y/o ensayos de su grupo familiar del Regional valle que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B87A5B">
              <w:rPr>
                <w:rFonts w:ascii="Arial" w:hAnsi="Arial" w:cs="Arial"/>
                <w:color w:val="000000"/>
              </w:rPr>
              <w:t>previamente se Inscriban en los programas deportivos y/o culturales.</w:t>
            </w:r>
          </w:p>
        </w:tc>
        <w:tc>
          <w:tcPr>
            <w:tcW w:w="2699" w:type="dxa"/>
            <w:shd w:val="clear" w:color="auto" w:fill="auto"/>
            <w:vAlign w:val="center"/>
          </w:tcPr>
          <w:p w14:paraId="49317DA1" w14:textId="5224F454" w:rsidR="00A91930" w:rsidRPr="00BA7459" w:rsidRDefault="00A91930" w:rsidP="00A91930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Desarrollo de las jornadas de entrenamiento los días programados.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127E0E1" w14:textId="77777777" w:rsidR="00A91930" w:rsidRDefault="00A91930" w:rsidP="00A91930">
            <w:pPr>
              <w:pStyle w:val="Sinespaciad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Listado de asistencia </w:t>
            </w:r>
          </w:p>
          <w:p w14:paraId="22EEE201" w14:textId="21EB122C" w:rsidR="00A91930" w:rsidRPr="00BA7459" w:rsidRDefault="00A91930" w:rsidP="00A91930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Fotos </w:t>
            </w:r>
          </w:p>
        </w:tc>
      </w:tr>
      <w:tr w:rsidR="009B3552" w:rsidRPr="008A0B57" w14:paraId="5E6148B0" w14:textId="77777777" w:rsidTr="00BA7459">
        <w:trPr>
          <w:trHeight w:val="212"/>
          <w:jc w:val="right"/>
        </w:trPr>
        <w:tc>
          <w:tcPr>
            <w:tcW w:w="568" w:type="dxa"/>
            <w:shd w:val="clear" w:color="auto" w:fill="auto"/>
          </w:tcPr>
          <w:p w14:paraId="40B0A2AE" w14:textId="155BA26A" w:rsidR="00A450A7" w:rsidRPr="00BA7459" w:rsidRDefault="00B87A5B" w:rsidP="00A450A7">
            <w:pPr>
              <w:pStyle w:val="Sinespaciad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</w:t>
            </w:r>
          </w:p>
        </w:tc>
        <w:tc>
          <w:tcPr>
            <w:tcW w:w="3538" w:type="dxa"/>
            <w:shd w:val="clear" w:color="auto" w:fill="auto"/>
          </w:tcPr>
          <w:p w14:paraId="51451CE6" w14:textId="61F73428" w:rsidR="00A450A7" w:rsidRPr="00BA7459" w:rsidRDefault="00B87A5B" w:rsidP="00B87A5B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 w:rsidRPr="00B87A5B">
              <w:rPr>
                <w:rFonts w:ascii="Arial" w:hAnsi="Arial" w:cs="Arial"/>
                <w:color w:val="000000"/>
              </w:rPr>
              <w:t>Presentar por escrito informes mensuales en los avances de las actividades realizadas de conformidad con el objeto contractual y ejecución del mismo, con los soportes de asistencia de los beneficiarios.</w:t>
            </w:r>
          </w:p>
        </w:tc>
        <w:tc>
          <w:tcPr>
            <w:tcW w:w="2699" w:type="dxa"/>
            <w:shd w:val="clear" w:color="auto" w:fill="auto"/>
          </w:tcPr>
          <w:p w14:paraId="3EF25914" w14:textId="66DC0AAB" w:rsidR="00A450A7" w:rsidRPr="00BA7459" w:rsidRDefault="00412052" w:rsidP="00412052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 realiza en informe mensual de actividades con los pormenores requeridos.</w:t>
            </w:r>
          </w:p>
        </w:tc>
        <w:tc>
          <w:tcPr>
            <w:tcW w:w="3260" w:type="dxa"/>
            <w:shd w:val="clear" w:color="auto" w:fill="auto"/>
          </w:tcPr>
          <w:p w14:paraId="2A501C7A" w14:textId="4C123C7A" w:rsidR="00A450A7" w:rsidRPr="00BA7459" w:rsidRDefault="00412052" w:rsidP="00412052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Informe de ejecución contractual</w:t>
            </w:r>
          </w:p>
        </w:tc>
      </w:tr>
      <w:tr w:rsidR="00412052" w:rsidRPr="008A0B57" w14:paraId="59244DC9" w14:textId="77777777" w:rsidTr="000D29F4">
        <w:trPr>
          <w:trHeight w:val="212"/>
          <w:jc w:val="right"/>
        </w:trPr>
        <w:tc>
          <w:tcPr>
            <w:tcW w:w="568" w:type="dxa"/>
            <w:shd w:val="clear" w:color="auto" w:fill="auto"/>
          </w:tcPr>
          <w:p w14:paraId="23A9F711" w14:textId="1A185DE5" w:rsidR="00412052" w:rsidRDefault="00412052" w:rsidP="00412052">
            <w:pPr>
              <w:pStyle w:val="Sinespaciad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538" w:type="dxa"/>
            <w:shd w:val="clear" w:color="auto" w:fill="auto"/>
          </w:tcPr>
          <w:p w14:paraId="4A781FE4" w14:textId="77AF91DB" w:rsidR="00412052" w:rsidRPr="00BA7459" w:rsidRDefault="00412052" w:rsidP="00412052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 w:rsidRPr="00B87A5B">
              <w:rPr>
                <w:rFonts w:ascii="Arial" w:hAnsi="Arial" w:cs="Arial"/>
                <w:color w:val="000000"/>
              </w:rPr>
              <w:t>Realizar acompañamiento presencial en las actividades relacionadas en los lineamientos para el programa de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B87A5B">
              <w:rPr>
                <w:rFonts w:ascii="Arial" w:hAnsi="Arial" w:cs="Arial"/>
                <w:color w:val="000000"/>
              </w:rPr>
              <w:t>Bienestar Social y el Sistema General de Estímulos para los servidores públicos del SENA, vigencia 2025.</w:t>
            </w:r>
          </w:p>
        </w:tc>
        <w:tc>
          <w:tcPr>
            <w:tcW w:w="2699" w:type="dxa"/>
            <w:shd w:val="clear" w:color="auto" w:fill="auto"/>
            <w:vAlign w:val="center"/>
          </w:tcPr>
          <w:p w14:paraId="7D6C4A10" w14:textId="531C824F" w:rsidR="00412052" w:rsidRPr="00BA7459" w:rsidRDefault="00412052" w:rsidP="00412052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Desarrollo de las jornadas de entrenamiento los días </w:t>
            </w:r>
            <w:r w:rsidR="00172D17">
              <w:rPr>
                <w:rFonts w:ascii="Arial" w:hAnsi="Arial" w:cs="Arial"/>
              </w:rPr>
              <w:t>programados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FFC89EC" w14:textId="77777777" w:rsidR="00412052" w:rsidRDefault="00412052" w:rsidP="00412052">
            <w:pPr>
              <w:pStyle w:val="Sinespaciad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Listado de asistencia </w:t>
            </w:r>
          </w:p>
          <w:p w14:paraId="3E6238A8" w14:textId="0643DD08" w:rsidR="00412052" w:rsidRPr="00BA7459" w:rsidRDefault="00412052" w:rsidP="00412052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Fotos </w:t>
            </w:r>
          </w:p>
        </w:tc>
      </w:tr>
      <w:tr w:rsidR="00412052" w:rsidRPr="008A0B57" w14:paraId="47E03229" w14:textId="77777777" w:rsidTr="00DB50D2">
        <w:trPr>
          <w:trHeight w:val="212"/>
          <w:jc w:val="right"/>
        </w:trPr>
        <w:tc>
          <w:tcPr>
            <w:tcW w:w="568" w:type="dxa"/>
            <w:shd w:val="clear" w:color="auto" w:fill="auto"/>
          </w:tcPr>
          <w:p w14:paraId="364A6797" w14:textId="5551ABA0" w:rsidR="00412052" w:rsidRDefault="00412052" w:rsidP="00412052">
            <w:pPr>
              <w:pStyle w:val="Sinespaciad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538" w:type="dxa"/>
            <w:shd w:val="clear" w:color="auto" w:fill="auto"/>
          </w:tcPr>
          <w:p w14:paraId="41007EEA" w14:textId="4C93F3C9" w:rsidR="00412052" w:rsidRPr="00B87A5B" w:rsidRDefault="00412052" w:rsidP="00412052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 w:rsidRPr="00B87A5B">
              <w:rPr>
                <w:rFonts w:ascii="Arial" w:hAnsi="Arial" w:cs="Arial"/>
                <w:color w:val="000000"/>
              </w:rPr>
              <w:t>Apoyar la preparación, ejecución y evaluación de tres paradas deportivas y culturales que se programen desde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B87A5B">
              <w:rPr>
                <w:rFonts w:ascii="Arial" w:hAnsi="Arial" w:cs="Arial"/>
                <w:color w:val="000000"/>
              </w:rPr>
              <w:t xml:space="preserve">coordinación de talento humano y en el marco de las actividades de bienestar social del regional valle para la </w:t>
            </w:r>
          </w:p>
          <w:p w14:paraId="5F74D7AE" w14:textId="4B11AF59" w:rsidR="00412052" w:rsidRPr="00BA7459" w:rsidRDefault="00412052" w:rsidP="00412052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 w:rsidRPr="00B87A5B">
              <w:rPr>
                <w:rFonts w:ascii="Arial" w:hAnsi="Arial" w:cs="Arial"/>
                <w:color w:val="000000"/>
              </w:rPr>
              <w:t>vigencia 2025.</w:t>
            </w:r>
          </w:p>
        </w:tc>
        <w:tc>
          <w:tcPr>
            <w:tcW w:w="2699" w:type="dxa"/>
            <w:shd w:val="clear" w:color="auto" w:fill="auto"/>
            <w:vAlign w:val="center"/>
          </w:tcPr>
          <w:p w14:paraId="20832786" w14:textId="5453A6AB" w:rsidR="00412052" w:rsidRPr="00BA7459" w:rsidRDefault="00412052" w:rsidP="00412052">
            <w:pPr>
              <w:pStyle w:val="Sinespaciado"/>
              <w:jc w:val="center"/>
              <w:rPr>
                <w:rFonts w:ascii="Arial" w:hAnsi="Arial" w:cs="Arial"/>
                <w:color w:val="000000"/>
              </w:rPr>
            </w:pPr>
            <w:r w:rsidRPr="00BA7459">
              <w:rPr>
                <w:rFonts w:ascii="Arial" w:hAnsi="Arial" w:cs="Arial"/>
                <w:color w:val="000000"/>
              </w:rPr>
              <w:t>No se realizó para este periodo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28FF613" w14:textId="282DC20B" w:rsidR="00412052" w:rsidRPr="00BA7459" w:rsidRDefault="00412052" w:rsidP="00412052">
            <w:pPr>
              <w:pStyle w:val="Sinespaciado"/>
              <w:jc w:val="center"/>
              <w:rPr>
                <w:rFonts w:ascii="Arial" w:hAnsi="Arial" w:cs="Arial"/>
                <w:color w:val="000000"/>
              </w:rPr>
            </w:pPr>
            <w:r w:rsidRPr="00BA7459">
              <w:rPr>
                <w:rFonts w:ascii="Arial" w:hAnsi="Arial" w:cs="Arial"/>
                <w:color w:val="000000"/>
              </w:rPr>
              <w:t>No se realizó para este periodo</w:t>
            </w:r>
          </w:p>
        </w:tc>
      </w:tr>
      <w:tr w:rsidR="00412052" w:rsidRPr="008A0B57" w14:paraId="6171D930" w14:textId="77777777" w:rsidTr="004A4A17">
        <w:trPr>
          <w:trHeight w:val="212"/>
          <w:jc w:val="right"/>
        </w:trPr>
        <w:tc>
          <w:tcPr>
            <w:tcW w:w="568" w:type="dxa"/>
            <w:shd w:val="clear" w:color="auto" w:fill="auto"/>
          </w:tcPr>
          <w:p w14:paraId="37E91B53" w14:textId="4CD558CE" w:rsidR="00412052" w:rsidRDefault="00412052" w:rsidP="00412052">
            <w:pPr>
              <w:pStyle w:val="Sinespaciad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3538" w:type="dxa"/>
            <w:shd w:val="clear" w:color="auto" w:fill="auto"/>
          </w:tcPr>
          <w:p w14:paraId="04CA1F24" w14:textId="2FA81CFD" w:rsidR="00412052" w:rsidRPr="00BA7459" w:rsidRDefault="00412052" w:rsidP="00412052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 w:rsidRPr="00B87A5B">
              <w:rPr>
                <w:rFonts w:ascii="Arial" w:hAnsi="Arial" w:cs="Arial"/>
                <w:color w:val="000000"/>
              </w:rPr>
              <w:t>Apoyar la supervisión de los contratos del Despacho de la Dirección Regional acorde con su perfil profesional y 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B87A5B">
              <w:rPr>
                <w:rFonts w:ascii="Arial" w:hAnsi="Arial" w:cs="Arial"/>
                <w:color w:val="000000"/>
              </w:rPr>
              <w:t>objeto de este contrato durante la vigencia de este.</w:t>
            </w:r>
          </w:p>
        </w:tc>
        <w:tc>
          <w:tcPr>
            <w:tcW w:w="2699" w:type="dxa"/>
            <w:shd w:val="clear" w:color="auto" w:fill="auto"/>
            <w:vAlign w:val="center"/>
          </w:tcPr>
          <w:p w14:paraId="59194F57" w14:textId="54ADC99E" w:rsidR="00412052" w:rsidRPr="00BA7459" w:rsidRDefault="00412052" w:rsidP="00412052">
            <w:pPr>
              <w:pStyle w:val="Sinespaciado"/>
              <w:jc w:val="center"/>
              <w:rPr>
                <w:rFonts w:ascii="Arial" w:hAnsi="Arial" w:cs="Arial"/>
                <w:color w:val="000000"/>
              </w:rPr>
            </w:pPr>
            <w:r w:rsidRPr="00BA7459">
              <w:rPr>
                <w:rFonts w:ascii="Arial" w:hAnsi="Arial" w:cs="Arial"/>
                <w:color w:val="000000"/>
              </w:rPr>
              <w:t>No se realizó para este periodo</w:t>
            </w:r>
            <w:r w:rsidR="00A91930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B059D57" w14:textId="2A1C880B" w:rsidR="00412052" w:rsidRPr="00BA7459" w:rsidRDefault="00412052" w:rsidP="00412052">
            <w:pPr>
              <w:pStyle w:val="Sinespaciado"/>
              <w:jc w:val="center"/>
              <w:rPr>
                <w:rFonts w:ascii="Arial" w:hAnsi="Arial" w:cs="Arial"/>
                <w:color w:val="000000"/>
              </w:rPr>
            </w:pPr>
            <w:r w:rsidRPr="00BA7459">
              <w:rPr>
                <w:rFonts w:ascii="Arial" w:hAnsi="Arial" w:cs="Arial"/>
                <w:color w:val="000000"/>
              </w:rPr>
              <w:t>No se realizó para este periodo</w:t>
            </w:r>
            <w:r w:rsidR="00A91930">
              <w:rPr>
                <w:rFonts w:ascii="Arial" w:hAnsi="Arial" w:cs="Arial"/>
                <w:color w:val="000000"/>
              </w:rPr>
              <w:t>.</w:t>
            </w:r>
          </w:p>
        </w:tc>
      </w:tr>
      <w:tr w:rsidR="00B87A5B" w:rsidRPr="008A0B57" w14:paraId="7F27078F" w14:textId="77777777" w:rsidTr="00BA7459">
        <w:trPr>
          <w:trHeight w:val="212"/>
          <w:jc w:val="right"/>
        </w:trPr>
        <w:tc>
          <w:tcPr>
            <w:tcW w:w="568" w:type="dxa"/>
            <w:shd w:val="clear" w:color="auto" w:fill="auto"/>
          </w:tcPr>
          <w:p w14:paraId="1D653EB7" w14:textId="77C0ECC3" w:rsidR="00B87A5B" w:rsidRDefault="00B87A5B" w:rsidP="00A450A7">
            <w:pPr>
              <w:pStyle w:val="Sinespaciad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538" w:type="dxa"/>
            <w:shd w:val="clear" w:color="auto" w:fill="auto"/>
          </w:tcPr>
          <w:p w14:paraId="5023C5CD" w14:textId="42CB5D6F" w:rsidR="00B87A5B" w:rsidRPr="00BA7459" w:rsidRDefault="00B87A5B" w:rsidP="00C922C1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 w:rsidRPr="00B87A5B">
              <w:rPr>
                <w:rFonts w:ascii="Arial" w:hAnsi="Arial" w:cs="Arial"/>
                <w:color w:val="000000"/>
              </w:rPr>
              <w:t>Responder por los bienes y elementos puestos a su disposición para el cumplimiento del objeto contractual.</w:t>
            </w:r>
          </w:p>
        </w:tc>
        <w:tc>
          <w:tcPr>
            <w:tcW w:w="2699" w:type="dxa"/>
            <w:shd w:val="clear" w:color="auto" w:fill="auto"/>
          </w:tcPr>
          <w:p w14:paraId="076822B7" w14:textId="6B9ABF03" w:rsidR="00B87A5B" w:rsidRPr="00BA7459" w:rsidRDefault="00412052" w:rsidP="00412052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 mantienen los implementos deportivos en orden para la eje</w:t>
            </w:r>
            <w:r w:rsidR="00172D17">
              <w:rPr>
                <w:rFonts w:ascii="Arial" w:hAnsi="Arial" w:cs="Arial"/>
                <w:color w:val="000000"/>
              </w:rPr>
              <w:t>cu</w:t>
            </w:r>
            <w:r>
              <w:rPr>
                <w:rFonts w:ascii="Arial" w:hAnsi="Arial" w:cs="Arial"/>
                <w:color w:val="000000"/>
              </w:rPr>
              <w:t xml:space="preserve">ción de los entrenamientos. </w:t>
            </w:r>
          </w:p>
        </w:tc>
        <w:tc>
          <w:tcPr>
            <w:tcW w:w="3260" w:type="dxa"/>
            <w:shd w:val="clear" w:color="auto" w:fill="auto"/>
          </w:tcPr>
          <w:p w14:paraId="410886C5" w14:textId="6AA8EFEE" w:rsidR="00B87A5B" w:rsidRPr="00BA7459" w:rsidRDefault="00412052" w:rsidP="00412052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Balones, conos y petos en buen estado para el desarrollo de los entrenamientos ubicados en la bodega del gimnasio del complejo.</w:t>
            </w:r>
          </w:p>
        </w:tc>
      </w:tr>
      <w:tr w:rsidR="00B87A5B" w:rsidRPr="008A0B57" w14:paraId="200CE2FD" w14:textId="77777777" w:rsidTr="00BA7459">
        <w:trPr>
          <w:trHeight w:val="212"/>
          <w:jc w:val="right"/>
        </w:trPr>
        <w:tc>
          <w:tcPr>
            <w:tcW w:w="568" w:type="dxa"/>
            <w:shd w:val="clear" w:color="auto" w:fill="auto"/>
          </w:tcPr>
          <w:p w14:paraId="55CFF05D" w14:textId="502F9B87" w:rsidR="00B87A5B" w:rsidRDefault="00B87A5B" w:rsidP="00A450A7">
            <w:pPr>
              <w:pStyle w:val="Sinespaciad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3538" w:type="dxa"/>
            <w:shd w:val="clear" w:color="auto" w:fill="auto"/>
          </w:tcPr>
          <w:p w14:paraId="2544F07C" w14:textId="46147B33" w:rsidR="00B87A5B" w:rsidRPr="00BA7459" w:rsidRDefault="00B87A5B" w:rsidP="00C922C1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 w:rsidRPr="00B87A5B">
              <w:rPr>
                <w:rFonts w:ascii="Arial" w:hAnsi="Arial" w:cs="Arial"/>
                <w:color w:val="000000"/>
              </w:rPr>
              <w:t>Las demás actividades que se requieran y que hagan parte del objeto del contrato</w:t>
            </w:r>
            <w:r w:rsidR="00412052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699" w:type="dxa"/>
            <w:shd w:val="clear" w:color="auto" w:fill="auto"/>
          </w:tcPr>
          <w:p w14:paraId="60CA9093" w14:textId="31593249" w:rsidR="00B87A5B" w:rsidRPr="00BA7459" w:rsidRDefault="00412052" w:rsidP="00412052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Presto a las observaciones del supervisar cuando se requiera</w:t>
            </w:r>
          </w:p>
        </w:tc>
        <w:tc>
          <w:tcPr>
            <w:tcW w:w="3260" w:type="dxa"/>
            <w:shd w:val="clear" w:color="auto" w:fill="auto"/>
          </w:tcPr>
          <w:p w14:paraId="561934D6" w14:textId="5E9102EA" w:rsidR="00B87A5B" w:rsidRPr="00BA7459" w:rsidRDefault="00412052" w:rsidP="00412052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 w:rsidRPr="00BA7459">
              <w:rPr>
                <w:rFonts w:ascii="Arial" w:hAnsi="Arial" w:cs="Arial"/>
                <w:color w:val="000000"/>
              </w:rPr>
              <w:t>No se realizó para este periodo</w:t>
            </w:r>
          </w:p>
        </w:tc>
      </w:tr>
    </w:tbl>
    <w:p w14:paraId="1C021C07" w14:textId="17FA0952" w:rsidR="0039650D" w:rsidRDefault="0039650D">
      <w:pPr>
        <w:pStyle w:val="Sinespaciado"/>
        <w:rPr>
          <w:rFonts w:ascii="Arial" w:hAnsi="Arial" w:cs="Arial"/>
        </w:rPr>
      </w:pPr>
    </w:p>
    <w:p w14:paraId="6E443AEB" w14:textId="4A95490C" w:rsidR="0039650D" w:rsidRDefault="0039650D">
      <w:pPr>
        <w:pStyle w:val="Sinespaciado"/>
        <w:rPr>
          <w:rFonts w:ascii="Arial" w:hAnsi="Arial" w:cs="Arial"/>
        </w:rPr>
      </w:pPr>
    </w:p>
    <w:p w14:paraId="36CE4A56" w14:textId="28A85D5D" w:rsidR="00C94735" w:rsidRDefault="00E8364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172D17">
        <w:rPr>
          <w:rFonts w:ascii="Arial" w:hAnsi="Arial" w:cs="Arial"/>
        </w:rPr>
        <w:t>continuación,</w:t>
      </w:r>
      <w:r>
        <w:rPr>
          <w:rFonts w:ascii="Arial" w:hAnsi="Arial" w:cs="Arial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23068E86" w14:textId="77777777" w:rsidR="00C94735" w:rsidRDefault="00C94735">
      <w:pPr>
        <w:spacing w:after="0" w:line="240" w:lineRule="auto"/>
        <w:jc w:val="both"/>
        <w:rPr>
          <w:rFonts w:ascii="Arial" w:hAnsi="Arial" w:cs="Arial"/>
        </w:rPr>
      </w:pPr>
    </w:p>
    <w:p w14:paraId="4D9676E2" w14:textId="77777777" w:rsidR="00C94735" w:rsidRDefault="00E8364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lista a continuación el soporte de la legalización de los desplazamientos realizados, los cuales forman parte integral del presente informe de ejecución contractual.  </w:t>
      </w:r>
    </w:p>
    <w:p w14:paraId="205B8B87" w14:textId="77777777" w:rsidR="00C94735" w:rsidRDefault="00C94735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tbl>
      <w:tblPr>
        <w:tblW w:w="9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"/>
        <w:gridCol w:w="2014"/>
        <w:gridCol w:w="2415"/>
        <w:gridCol w:w="2036"/>
        <w:gridCol w:w="2027"/>
      </w:tblGrid>
      <w:tr w:rsidR="00C94735" w14:paraId="21F7A39B" w14:textId="77777777">
        <w:trPr>
          <w:trHeight w:val="393"/>
          <w:tblHeader/>
          <w:jc w:val="center"/>
        </w:trPr>
        <w:tc>
          <w:tcPr>
            <w:tcW w:w="608" w:type="dxa"/>
            <w:vMerge w:val="restart"/>
            <w:vAlign w:val="center"/>
          </w:tcPr>
          <w:p w14:paraId="73048232" w14:textId="77777777" w:rsidR="00C94735" w:rsidRDefault="00E836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lastRenderedPageBreak/>
              <w:t>ITEM</w:t>
            </w:r>
          </w:p>
        </w:tc>
        <w:tc>
          <w:tcPr>
            <w:tcW w:w="2014" w:type="dxa"/>
            <w:vMerge w:val="restart"/>
            <w:shd w:val="clear" w:color="auto" w:fill="auto"/>
            <w:noWrap/>
            <w:vAlign w:val="center"/>
          </w:tcPr>
          <w:p w14:paraId="0F03B54C" w14:textId="77777777" w:rsidR="00C94735" w:rsidRDefault="00C947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  <w:p w14:paraId="1C4EE546" w14:textId="093999AE" w:rsidR="00C94735" w:rsidRDefault="00172D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No DE</w:t>
            </w:r>
            <w:r w:rsidR="00E8364C">
              <w:rPr>
                <w:rFonts w:ascii="Arial" w:eastAsia="Times New Roman" w:hAnsi="Arial" w:cs="Arial"/>
                <w:b/>
                <w:color w:val="000000"/>
              </w:rPr>
              <w:t xml:space="preserve"> LA ORDEN DE VIAJE</w:t>
            </w:r>
          </w:p>
        </w:tc>
        <w:tc>
          <w:tcPr>
            <w:tcW w:w="2415" w:type="dxa"/>
            <w:vMerge w:val="restart"/>
            <w:shd w:val="clear" w:color="auto" w:fill="auto"/>
            <w:noWrap/>
            <w:vAlign w:val="center"/>
          </w:tcPr>
          <w:p w14:paraId="19BE7EE8" w14:textId="77777777" w:rsidR="00C94735" w:rsidRDefault="00C947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  <w:p w14:paraId="3C1740E8" w14:textId="77777777" w:rsidR="00C94735" w:rsidRDefault="00E836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LUGAR DE DESPLAZAMIENTO</w:t>
            </w:r>
          </w:p>
        </w:tc>
        <w:tc>
          <w:tcPr>
            <w:tcW w:w="4063" w:type="dxa"/>
            <w:gridSpan w:val="2"/>
            <w:shd w:val="clear" w:color="auto" w:fill="auto"/>
            <w:noWrap/>
            <w:vAlign w:val="center"/>
          </w:tcPr>
          <w:p w14:paraId="6321C7B7" w14:textId="77777777" w:rsidR="00C94735" w:rsidRDefault="00E836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FECHAS DE DESPLAZAMIENTOS</w:t>
            </w:r>
          </w:p>
        </w:tc>
      </w:tr>
      <w:tr w:rsidR="00C94735" w14:paraId="4A73FEF1" w14:textId="77777777">
        <w:trPr>
          <w:trHeight w:val="248"/>
          <w:tblHeader/>
          <w:jc w:val="center"/>
        </w:trPr>
        <w:tc>
          <w:tcPr>
            <w:tcW w:w="608" w:type="dxa"/>
            <w:vMerge/>
          </w:tcPr>
          <w:p w14:paraId="344C28E8" w14:textId="77777777" w:rsidR="00C94735" w:rsidRDefault="00C9473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014" w:type="dxa"/>
            <w:vMerge/>
            <w:shd w:val="clear" w:color="auto" w:fill="auto"/>
            <w:noWrap/>
            <w:vAlign w:val="bottom"/>
          </w:tcPr>
          <w:p w14:paraId="68CA1D94" w14:textId="77777777" w:rsidR="00C94735" w:rsidRDefault="00C9473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415" w:type="dxa"/>
            <w:vMerge/>
            <w:shd w:val="clear" w:color="auto" w:fill="auto"/>
            <w:noWrap/>
            <w:vAlign w:val="bottom"/>
          </w:tcPr>
          <w:p w14:paraId="2CDD93AE" w14:textId="77777777" w:rsidR="00C94735" w:rsidRDefault="00C9473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036" w:type="dxa"/>
            <w:shd w:val="clear" w:color="auto" w:fill="auto"/>
            <w:noWrap/>
          </w:tcPr>
          <w:p w14:paraId="4B7736AD" w14:textId="77777777" w:rsidR="00C94735" w:rsidRDefault="00E836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INICIO</w:t>
            </w:r>
          </w:p>
        </w:tc>
        <w:tc>
          <w:tcPr>
            <w:tcW w:w="2027" w:type="dxa"/>
            <w:shd w:val="clear" w:color="auto" w:fill="auto"/>
            <w:noWrap/>
          </w:tcPr>
          <w:p w14:paraId="37797B17" w14:textId="77777777" w:rsidR="00C94735" w:rsidRDefault="00E836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FINALIZACIÓN</w:t>
            </w:r>
          </w:p>
        </w:tc>
      </w:tr>
      <w:tr w:rsidR="00C94735" w14:paraId="104997BA" w14:textId="77777777">
        <w:trPr>
          <w:trHeight w:val="31"/>
          <w:tblHeader/>
          <w:jc w:val="center"/>
        </w:trPr>
        <w:tc>
          <w:tcPr>
            <w:tcW w:w="608" w:type="dxa"/>
          </w:tcPr>
          <w:p w14:paraId="5F08385E" w14:textId="77777777" w:rsidR="00C94735" w:rsidRDefault="00E8364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</w:t>
            </w:r>
          </w:p>
        </w:tc>
        <w:tc>
          <w:tcPr>
            <w:tcW w:w="2014" w:type="dxa"/>
            <w:shd w:val="clear" w:color="auto" w:fill="auto"/>
            <w:noWrap/>
            <w:vAlign w:val="bottom"/>
          </w:tcPr>
          <w:p w14:paraId="59675FAA" w14:textId="77777777" w:rsidR="00C94735" w:rsidRDefault="00E8364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5" w:type="dxa"/>
            <w:shd w:val="clear" w:color="auto" w:fill="auto"/>
            <w:noWrap/>
            <w:vAlign w:val="bottom"/>
          </w:tcPr>
          <w:p w14:paraId="6DCDDDB6" w14:textId="77777777" w:rsidR="00C94735" w:rsidRDefault="00E8364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036" w:type="dxa"/>
            <w:shd w:val="clear" w:color="auto" w:fill="auto"/>
            <w:noWrap/>
            <w:vAlign w:val="bottom"/>
          </w:tcPr>
          <w:p w14:paraId="0DBF90F9" w14:textId="77777777" w:rsidR="00C94735" w:rsidRDefault="00E8364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</w:tcPr>
          <w:p w14:paraId="09294BB2" w14:textId="77777777" w:rsidR="00C94735" w:rsidRDefault="00C9473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94735" w14:paraId="5F9723E0" w14:textId="77777777">
        <w:trPr>
          <w:trHeight w:val="31"/>
          <w:jc w:val="center"/>
        </w:trPr>
        <w:tc>
          <w:tcPr>
            <w:tcW w:w="608" w:type="dxa"/>
          </w:tcPr>
          <w:p w14:paraId="724E668D" w14:textId="77777777" w:rsidR="00C94735" w:rsidRDefault="00E8364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2.</w:t>
            </w:r>
          </w:p>
        </w:tc>
        <w:tc>
          <w:tcPr>
            <w:tcW w:w="2014" w:type="dxa"/>
            <w:shd w:val="clear" w:color="auto" w:fill="auto"/>
            <w:noWrap/>
            <w:vAlign w:val="bottom"/>
          </w:tcPr>
          <w:p w14:paraId="44C120F7" w14:textId="77777777" w:rsidR="00C94735" w:rsidRDefault="00E8364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5" w:type="dxa"/>
            <w:shd w:val="clear" w:color="auto" w:fill="auto"/>
            <w:noWrap/>
            <w:vAlign w:val="bottom"/>
          </w:tcPr>
          <w:p w14:paraId="401A7361" w14:textId="77777777" w:rsidR="00C94735" w:rsidRDefault="00E8364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036" w:type="dxa"/>
            <w:shd w:val="clear" w:color="auto" w:fill="auto"/>
            <w:noWrap/>
            <w:vAlign w:val="bottom"/>
          </w:tcPr>
          <w:p w14:paraId="51C92D4C" w14:textId="77777777" w:rsidR="00C94735" w:rsidRDefault="00E8364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</w:tcPr>
          <w:p w14:paraId="2DDBAD61" w14:textId="77777777" w:rsidR="00C94735" w:rsidRDefault="00C9473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444826B6" w14:textId="77777777" w:rsidR="00C94735" w:rsidRDefault="00C94735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1F01E1E5" w14:textId="77777777" w:rsidR="00C94735" w:rsidRDefault="00E8364C">
      <w:pPr>
        <w:spacing w:after="0" w:line="240" w:lineRule="auto"/>
        <w:jc w:val="both"/>
        <w:rPr>
          <w:rFonts w:ascii="Arial" w:hAnsi="Arial" w:cs="Arial"/>
          <w:i/>
          <w:color w:val="000000" w:themeColor="text1"/>
        </w:rPr>
      </w:pPr>
      <w:r>
        <w:rPr>
          <w:rFonts w:ascii="Arial" w:hAnsi="Arial" w:cs="Arial"/>
          <w:b/>
          <w:i/>
          <w:color w:val="000000" w:themeColor="text1"/>
        </w:rPr>
        <w:t>Nota 1:</w:t>
      </w:r>
      <w:r>
        <w:rPr>
          <w:rFonts w:ascii="Arial" w:hAnsi="Arial" w:cs="Arial"/>
          <w:i/>
          <w:color w:val="000000" w:themeColor="text1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643D680" w14:textId="77777777" w:rsidR="00C94735" w:rsidRDefault="00C94735">
      <w:pPr>
        <w:spacing w:after="0" w:line="240" w:lineRule="auto"/>
        <w:jc w:val="both"/>
        <w:rPr>
          <w:rFonts w:ascii="Arial" w:hAnsi="Arial" w:cs="Arial"/>
          <w:i/>
          <w:color w:val="000000" w:themeColor="text1"/>
        </w:rPr>
      </w:pPr>
    </w:p>
    <w:p w14:paraId="6C32FBE2" w14:textId="2DB7134C" w:rsidR="00D33E7C" w:rsidRDefault="00D33E7C" w:rsidP="00D33E7C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9F5B27">
        <w:rPr>
          <w:rFonts w:ascii="Arial" w:hAnsi="Arial" w:cs="Arial"/>
          <w:color w:val="000000"/>
        </w:rPr>
        <w:t>Para el trámite de la cuenta me permito adjuntar: Documentos electrónicos enunciados como</w:t>
      </w:r>
      <w:r>
        <w:rPr>
          <w:rFonts w:ascii="Arial" w:hAnsi="Arial" w:cs="Arial"/>
          <w:color w:val="000000"/>
        </w:rPr>
        <w:t xml:space="preserve"> </w:t>
      </w:r>
      <w:r w:rsidRPr="009F5B27">
        <w:rPr>
          <w:rFonts w:ascii="Arial" w:hAnsi="Arial" w:cs="Arial"/>
          <w:color w:val="000000"/>
        </w:rPr>
        <w:t>evidencias del cumplimiento de las obligaciones contractuales y los desplazamientos realizados</w:t>
      </w:r>
      <w:r>
        <w:rPr>
          <w:rFonts w:ascii="Arial" w:hAnsi="Arial" w:cs="Arial"/>
          <w:color w:val="000000"/>
        </w:rPr>
        <w:t xml:space="preserve"> </w:t>
      </w:r>
      <w:r w:rsidRPr="00B55652">
        <w:rPr>
          <w:rFonts w:ascii="Arial" w:hAnsi="Arial" w:cs="Arial"/>
          <w:color w:val="000000"/>
        </w:rPr>
        <w:t xml:space="preserve">y el No. de la planilla </w:t>
      </w:r>
      <w:r>
        <w:rPr>
          <w:rFonts w:ascii="Arial" w:hAnsi="Arial" w:cs="Arial"/>
          <w:color w:val="000000"/>
        </w:rPr>
        <w:t>1071847149</w:t>
      </w:r>
      <w:r w:rsidRPr="00B55652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PAGO SIMPLE</w:t>
      </w:r>
      <w:r w:rsidRPr="00B55652">
        <w:rPr>
          <w:rFonts w:ascii="Arial" w:hAnsi="Arial" w:cs="Arial"/>
          <w:color w:val="000000"/>
        </w:rPr>
        <w:t xml:space="preserve"> del mes de</w:t>
      </w:r>
      <w:r>
        <w:rPr>
          <w:rFonts w:ascii="Arial" w:hAnsi="Arial" w:cs="Arial"/>
          <w:color w:val="000000"/>
        </w:rPr>
        <w:t xml:space="preserve"> </w:t>
      </w:r>
      <w:r w:rsidR="004B7B94">
        <w:rPr>
          <w:rFonts w:ascii="Arial" w:hAnsi="Arial" w:cs="Arial"/>
          <w:color w:val="000000"/>
        </w:rPr>
        <w:t>marzo</w:t>
      </w:r>
      <w:r>
        <w:rPr>
          <w:rFonts w:ascii="Arial" w:hAnsi="Arial" w:cs="Arial"/>
          <w:color w:val="000000"/>
        </w:rPr>
        <w:t xml:space="preserve"> de </w:t>
      </w:r>
      <w:r w:rsidRPr="009F5B27">
        <w:rPr>
          <w:rFonts w:ascii="Arial" w:hAnsi="Arial" w:cs="Arial"/>
          <w:color w:val="000000"/>
        </w:rPr>
        <w:t>202</w:t>
      </w:r>
      <w:r>
        <w:rPr>
          <w:rFonts w:ascii="Arial" w:hAnsi="Arial" w:cs="Arial"/>
          <w:color w:val="000000"/>
        </w:rPr>
        <w:t xml:space="preserve">5. </w:t>
      </w:r>
      <w:r w:rsidRPr="009F5B27">
        <w:rPr>
          <w:rFonts w:ascii="Arial" w:hAnsi="Arial" w:cs="Arial"/>
          <w:color w:val="000000"/>
        </w:rPr>
        <w:t xml:space="preserve">(Decreto Ley 2106 de 2019 – </w:t>
      </w:r>
      <w:proofErr w:type="gramStart"/>
      <w:r w:rsidRPr="009F5B27">
        <w:rPr>
          <w:rFonts w:ascii="Arial" w:hAnsi="Arial" w:cs="Arial"/>
          <w:color w:val="000000"/>
        </w:rPr>
        <w:t>“ Decreto</w:t>
      </w:r>
      <w:proofErr w:type="gramEnd"/>
      <w:r w:rsidRPr="009F5B27">
        <w:rPr>
          <w:rFonts w:ascii="Arial" w:hAnsi="Arial" w:cs="Arial"/>
          <w:color w:val="000000"/>
        </w:rPr>
        <w:t xml:space="preserve"> Ley </w:t>
      </w:r>
      <w:proofErr w:type="spellStart"/>
      <w:r w:rsidRPr="009F5B27">
        <w:rPr>
          <w:rFonts w:ascii="Arial" w:hAnsi="Arial" w:cs="Arial"/>
          <w:color w:val="000000"/>
        </w:rPr>
        <w:t>Antitrámites</w:t>
      </w:r>
      <w:proofErr w:type="spellEnd"/>
      <w:r w:rsidRPr="009F5B27">
        <w:rPr>
          <w:rFonts w:ascii="Arial" w:hAnsi="Arial" w:cs="Arial"/>
          <w:color w:val="000000"/>
        </w:rPr>
        <w:t>”)</w:t>
      </w:r>
    </w:p>
    <w:p w14:paraId="18173A73" w14:textId="4E2A1D47" w:rsidR="00BA7459" w:rsidRDefault="00BA7459" w:rsidP="009F5B2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40B1FBEB" w14:textId="071A3905" w:rsidR="00BA7459" w:rsidRDefault="00BA7459" w:rsidP="009F5B2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21B732FE" w14:textId="381A81F6" w:rsidR="00C94735" w:rsidRDefault="00E8364C">
      <w:p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Evidencias en (</w:t>
      </w:r>
      <w:r w:rsidR="005339FA">
        <w:rPr>
          <w:rFonts w:ascii="Arial" w:hAnsi="Arial" w:cs="Arial"/>
          <w:color w:val="000000" w:themeColor="text1"/>
        </w:rPr>
        <w:t>02</w:t>
      </w:r>
      <w:r>
        <w:rPr>
          <w:rFonts w:ascii="Arial" w:hAnsi="Arial" w:cs="Arial"/>
          <w:color w:val="000000" w:themeColor="text1"/>
        </w:rPr>
        <w:t xml:space="preserve">) </w:t>
      </w:r>
      <w:r w:rsidR="005339FA">
        <w:rPr>
          <w:rFonts w:ascii="Arial" w:hAnsi="Arial" w:cs="Arial"/>
          <w:color w:val="000000" w:themeColor="text1"/>
        </w:rPr>
        <w:t>Carpetas</w:t>
      </w:r>
    </w:p>
    <w:p w14:paraId="6BF881C6" w14:textId="77777777" w:rsidR="005339FA" w:rsidRDefault="005339FA">
      <w:pPr>
        <w:spacing w:after="0" w:line="240" w:lineRule="auto"/>
        <w:rPr>
          <w:rFonts w:ascii="Arial" w:hAnsi="Arial" w:cs="Arial"/>
          <w:color w:val="000000" w:themeColor="text1"/>
        </w:rPr>
      </w:pPr>
      <w:bookmarkStart w:id="3" w:name="_GoBack"/>
      <w:bookmarkEnd w:id="3"/>
    </w:p>
    <w:p w14:paraId="0C2BFA1E" w14:textId="77777777" w:rsidR="00C94735" w:rsidRDefault="00E8364C">
      <w:p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Cordialmente, </w:t>
      </w:r>
    </w:p>
    <w:p w14:paraId="0E26FB16" w14:textId="77777777" w:rsidR="00C94735" w:rsidRDefault="00C94735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5BA563D3" w14:textId="77777777" w:rsidR="00EA353D" w:rsidRDefault="00EA353D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3F9466CE" w14:textId="77777777" w:rsidR="00F5006E" w:rsidRDefault="00F5006E" w:rsidP="00F5006E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3B38B1B2" w14:textId="72336A46" w:rsidR="00F5006E" w:rsidRDefault="00F5006E" w:rsidP="00F5006E">
      <w:pPr>
        <w:spacing w:line="360" w:lineRule="auto"/>
        <w:jc w:val="both"/>
        <w:rPr>
          <w:rFonts w:ascii="Arial" w:hAnsi="Arial" w:cs="Arial"/>
          <w:color w:val="000000"/>
          <w:shd w:val="clear" w:color="auto" w:fill="FFFFFF"/>
        </w:rPr>
      </w:pPr>
    </w:p>
    <w:p w14:paraId="2748D89B" w14:textId="6842DA8F" w:rsidR="00B87A5B" w:rsidRDefault="00B87A5B" w:rsidP="00F5006E">
      <w:pPr>
        <w:spacing w:after="0" w:line="360" w:lineRule="auto"/>
        <w:jc w:val="both"/>
        <w:rPr>
          <w:rStyle w:val="normaltextrun"/>
          <w:rFonts w:ascii="Arial" w:hAnsi="Arial" w:cs="Arial"/>
          <w:b/>
          <w:bCs/>
          <w:color w:val="000000"/>
        </w:rPr>
      </w:pPr>
      <w:r>
        <w:rPr>
          <w:rStyle w:val="normaltextrun"/>
          <w:rFonts w:ascii="Arial" w:hAnsi="Arial" w:cs="Arial"/>
          <w:b/>
          <w:bCs/>
          <w:color w:val="000000"/>
        </w:rPr>
        <w:t>Á</w:t>
      </w:r>
      <w:r w:rsidRPr="00B87A5B">
        <w:rPr>
          <w:rStyle w:val="normaltextrun"/>
          <w:rFonts w:ascii="Arial" w:hAnsi="Arial" w:cs="Arial"/>
          <w:b/>
          <w:bCs/>
          <w:color w:val="000000"/>
        </w:rPr>
        <w:t>NGEL MAR</w:t>
      </w:r>
      <w:r>
        <w:rPr>
          <w:rStyle w:val="normaltextrun"/>
          <w:rFonts w:ascii="Arial" w:hAnsi="Arial" w:cs="Arial"/>
          <w:b/>
          <w:bCs/>
          <w:color w:val="000000"/>
        </w:rPr>
        <w:t>Í</w:t>
      </w:r>
      <w:r w:rsidRPr="00B87A5B">
        <w:rPr>
          <w:rStyle w:val="normaltextrun"/>
          <w:rFonts w:ascii="Arial" w:hAnsi="Arial" w:cs="Arial"/>
          <w:b/>
          <w:bCs/>
          <w:color w:val="000000"/>
        </w:rPr>
        <w:t xml:space="preserve">A TORRES LASSO </w:t>
      </w:r>
    </w:p>
    <w:p w14:paraId="3F257252" w14:textId="51042694" w:rsidR="00F5006E" w:rsidRPr="00591F76" w:rsidRDefault="00F5006E" w:rsidP="00F5006E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Style w:val="normaltextrun"/>
          <w:rFonts w:ascii="Arial" w:hAnsi="Arial" w:cs="Arial"/>
          <w:b/>
          <w:bCs/>
          <w:color w:val="000000"/>
        </w:rPr>
        <w:t>Contratista</w:t>
      </w:r>
      <w:r>
        <w:rPr>
          <w:rStyle w:val="eop"/>
          <w:rFonts w:ascii="Arial" w:hAnsi="Arial" w:cs="Arial"/>
          <w:color w:val="000000"/>
        </w:rPr>
        <w:t> </w:t>
      </w:r>
    </w:p>
    <w:p w14:paraId="1A9F8C35" w14:textId="31511FC7" w:rsidR="00F5006E" w:rsidRDefault="00F5006E" w:rsidP="00F5006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 xml:space="preserve">C.C. </w:t>
      </w:r>
      <w:r w:rsidR="005339FA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80210741</w:t>
      </w:r>
      <w:r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 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75D28D9D" w14:textId="77777777" w:rsidR="00F5006E" w:rsidRPr="00591F76" w:rsidRDefault="00F5006E" w:rsidP="00F5006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298FC15D" w14:textId="77777777" w:rsidR="00F5006E" w:rsidRDefault="00F5006E" w:rsidP="00F5006E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18A635DF" w14:textId="77777777" w:rsidR="00C94735" w:rsidRDefault="00C94735">
      <w:pPr>
        <w:pStyle w:val="Sinespaciado"/>
        <w:rPr>
          <w:rFonts w:ascii="Arial" w:hAnsi="Arial" w:cs="Arial"/>
          <w:b/>
          <w:color w:val="000000" w:themeColor="text1"/>
        </w:rPr>
      </w:pPr>
    </w:p>
    <w:p w14:paraId="3B6D6C9A" w14:textId="77777777" w:rsidR="00C94735" w:rsidRDefault="00C94735">
      <w:pPr>
        <w:pStyle w:val="Sinespaciado"/>
        <w:rPr>
          <w:rFonts w:ascii="Arial" w:hAnsi="Arial" w:cs="Arial"/>
          <w:b/>
          <w:color w:val="000000" w:themeColor="text1"/>
        </w:rPr>
      </w:pPr>
    </w:p>
    <w:p w14:paraId="117DCE45" w14:textId="77777777" w:rsidR="00EA353D" w:rsidRDefault="00EA353D">
      <w:pPr>
        <w:pStyle w:val="Sinespaciado"/>
        <w:rPr>
          <w:rFonts w:ascii="Arial" w:hAnsi="Arial" w:cs="Arial"/>
          <w:b/>
          <w:color w:val="000000" w:themeColor="text1"/>
        </w:rPr>
      </w:pPr>
    </w:p>
    <w:p w14:paraId="6FEC1973" w14:textId="77777777" w:rsidR="00C94735" w:rsidRDefault="00E8364C">
      <w:pPr>
        <w:pStyle w:val="Sinespaciado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Firma</w:t>
      </w:r>
    </w:p>
    <w:p w14:paraId="5DDEDF81" w14:textId="77777777" w:rsidR="00B87A5B" w:rsidRDefault="00B87A5B" w:rsidP="009F5B27">
      <w:pPr>
        <w:pStyle w:val="Sinespaciado"/>
        <w:jc w:val="both"/>
        <w:rPr>
          <w:rFonts w:ascii="Arial" w:hAnsi="Arial" w:cs="Arial"/>
          <w:b/>
          <w:color w:val="000000" w:themeColor="text1"/>
          <w:lang w:val="pt-BR"/>
        </w:rPr>
      </w:pPr>
      <w:r w:rsidRPr="00590B56">
        <w:rPr>
          <w:rFonts w:ascii="Arial" w:hAnsi="Arial" w:cs="Arial"/>
          <w:b/>
          <w:lang w:val="pt-BR"/>
        </w:rPr>
        <w:t>MAR</w:t>
      </w:r>
      <w:r>
        <w:rPr>
          <w:rFonts w:ascii="Arial" w:hAnsi="Arial" w:cs="Arial"/>
          <w:b/>
          <w:lang w:val="pt-BR"/>
        </w:rPr>
        <w:t>Í</w:t>
      </w:r>
      <w:r w:rsidRPr="00590B56">
        <w:rPr>
          <w:rFonts w:ascii="Arial" w:hAnsi="Arial" w:cs="Arial"/>
          <w:b/>
          <w:lang w:val="pt-BR"/>
        </w:rPr>
        <w:t>A EUGENIA RU</w:t>
      </w:r>
      <w:r>
        <w:rPr>
          <w:rFonts w:ascii="Arial" w:hAnsi="Arial" w:cs="Arial"/>
          <w:b/>
          <w:lang w:val="pt-BR"/>
        </w:rPr>
        <w:t>Í</w:t>
      </w:r>
      <w:r w:rsidRPr="00590B56">
        <w:rPr>
          <w:rFonts w:ascii="Arial" w:hAnsi="Arial" w:cs="Arial"/>
          <w:b/>
          <w:lang w:val="pt-BR"/>
        </w:rPr>
        <w:t>Z ARBOLEDA</w:t>
      </w:r>
      <w:r w:rsidRPr="009F5B27">
        <w:rPr>
          <w:rFonts w:ascii="Arial" w:hAnsi="Arial" w:cs="Arial"/>
          <w:b/>
          <w:color w:val="000000" w:themeColor="text1"/>
          <w:lang w:val="pt-BR"/>
        </w:rPr>
        <w:t xml:space="preserve"> </w:t>
      </w:r>
    </w:p>
    <w:p w14:paraId="4A59E4CC" w14:textId="77777777" w:rsidR="00412052" w:rsidRDefault="00412052" w:rsidP="009F5B27">
      <w:pPr>
        <w:pStyle w:val="Sinespaciado"/>
        <w:jc w:val="both"/>
        <w:rPr>
          <w:rFonts w:ascii="Arial" w:hAnsi="Arial" w:cs="Arial"/>
          <w:b/>
          <w:color w:val="000000" w:themeColor="text1"/>
          <w:lang w:val="pt-BR"/>
        </w:rPr>
      </w:pPr>
      <w:r w:rsidRPr="00412052">
        <w:rPr>
          <w:rFonts w:ascii="Arial" w:hAnsi="Arial" w:cs="Arial"/>
          <w:b/>
          <w:color w:val="000000" w:themeColor="text1"/>
          <w:lang w:val="pt-BR"/>
        </w:rPr>
        <w:t xml:space="preserve">SUPERVISOR(A) CONTRATO No </w:t>
      </w:r>
      <w:r w:rsidRPr="00412052">
        <w:rPr>
          <w:rFonts w:ascii="Arial" w:hAnsi="Arial" w:cs="Arial"/>
          <w:b/>
          <w:color w:val="000000" w:themeColor="text1"/>
          <w:lang w:val="pt-BR"/>
        </w:rPr>
        <w:tab/>
        <w:t>CO1.PCCNTR.7629500</w:t>
      </w:r>
    </w:p>
    <w:p w14:paraId="66611063" w14:textId="4C21DE4C" w:rsidR="009F5B27" w:rsidRPr="009F5B27" w:rsidRDefault="009F5B27" w:rsidP="009F5B27">
      <w:pPr>
        <w:pStyle w:val="Sinespaciado"/>
        <w:jc w:val="both"/>
        <w:rPr>
          <w:rFonts w:ascii="Arial" w:hAnsi="Arial" w:cs="Arial"/>
          <w:b/>
          <w:color w:val="000000" w:themeColor="text1"/>
        </w:rPr>
      </w:pPr>
      <w:r w:rsidRPr="009F5B27">
        <w:rPr>
          <w:rFonts w:ascii="Arial" w:hAnsi="Arial" w:cs="Arial"/>
          <w:b/>
          <w:color w:val="000000" w:themeColor="text1"/>
        </w:rPr>
        <w:t xml:space="preserve">Cargo del supervisor </w:t>
      </w:r>
      <w:r w:rsidR="00B87A5B">
        <w:rPr>
          <w:rFonts w:ascii="Arial" w:hAnsi="Arial" w:cs="Arial"/>
          <w:b/>
          <w:color w:val="000000" w:themeColor="text1"/>
        </w:rPr>
        <w:t xml:space="preserve">Técnico </w:t>
      </w:r>
      <w:r w:rsidRPr="009F5B27">
        <w:rPr>
          <w:rFonts w:ascii="Arial" w:hAnsi="Arial" w:cs="Arial"/>
          <w:b/>
          <w:color w:val="000000" w:themeColor="text1"/>
        </w:rPr>
        <w:t>G-0</w:t>
      </w:r>
      <w:r w:rsidR="00B87A5B">
        <w:rPr>
          <w:rFonts w:ascii="Arial" w:hAnsi="Arial" w:cs="Arial"/>
          <w:b/>
          <w:color w:val="000000" w:themeColor="text1"/>
        </w:rPr>
        <w:t>1</w:t>
      </w:r>
    </w:p>
    <w:sectPr w:rsidR="009F5B27" w:rsidRPr="009F5B27">
      <w:headerReference w:type="default" r:id="rId11"/>
      <w:footerReference w:type="default" r:id="rId12"/>
      <w:headerReference w:type="first" r:id="rId13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B3CB9" w14:textId="77777777" w:rsidR="009E6513" w:rsidRDefault="009E6513">
      <w:pPr>
        <w:spacing w:line="240" w:lineRule="auto"/>
      </w:pPr>
      <w:r>
        <w:separator/>
      </w:r>
    </w:p>
  </w:endnote>
  <w:endnote w:type="continuationSeparator" w:id="0">
    <w:p w14:paraId="34C36236" w14:textId="77777777" w:rsidR="009E6513" w:rsidRDefault="009E6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Courier New"/>
    <w:charset w:val="00"/>
    <w:family w:val="swiss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93BAF" w14:textId="77777777" w:rsidR="00C94735" w:rsidRDefault="00C94735">
    <w:pPr>
      <w:pStyle w:val="Piedepgina"/>
      <w:jc w:val="right"/>
      <w:rPr>
        <w:color w:val="595959" w:themeColor="text1" w:themeTint="A6"/>
        <w:sz w:val="18"/>
      </w:rPr>
    </w:pPr>
  </w:p>
  <w:p w14:paraId="05936472" w14:textId="77777777" w:rsidR="00C94735" w:rsidRDefault="00C94735">
    <w:pPr>
      <w:pStyle w:val="Piedepgina"/>
    </w:pPr>
  </w:p>
  <w:p w14:paraId="028121EA" w14:textId="5B6CCE71" w:rsidR="00C94735" w:rsidRDefault="00E8364C">
    <w:pPr>
      <w:pStyle w:val="Piedepgina"/>
      <w:jc w:val="center"/>
    </w:pPr>
    <w:r>
      <w:t>GTH-F-062 V</w:t>
    </w:r>
    <w:r w:rsidR="00E92BAD">
      <w:t>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3E410" w14:textId="77777777" w:rsidR="009E6513" w:rsidRDefault="009E6513">
      <w:pPr>
        <w:spacing w:after="0"/>
      </w:pPr>
      <w:r>
        <w:separator/>
      </w:r>
    </w:p>
  </w:footnote>
  <w:footnote w:type="continuationSeparator" w:id="0">
    <w:p w14:paraId="2DF74F61" w14:textId="77777777" w:rsidR="009E6513" w:rsidRDefault="009E65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433A4" w14:textId="77777777" w:rsidR="00C94735" w:rsidRDefault="00E8364C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0BDB66E5" wp14:editId="7B0710A4">
          <wp:simplePos x="0" y="0"/>
          <wp:positionH relativeFrom="margin">
            <wp:align>center</wp:align>
          </wp:positionH>
          <wp:positionV relativeFrom="paragraph">
            <wp:posOffset>-61595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</w:p>
  <w:p w14:paraId="24ADE954" w14:textId="77777777" w:rsidR="00C94735" w:rsidRDefault="00C94735">
    <w:pPr>
      <w:pStyle w:val="Encabezado"/>
    </w:pPr>
  </w:p>
  <w:p w14:paraId="3EDD11AF" w14:textId="77777777" w:rsidR="00C94735" w:rsidRDefault="00C94735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24690" w14:textId="77777777" w:rsidR="00C94735" w:rsidRDefault="00C94735">
    <w:pPr>
      <w:pStyle w:val="Encabezado"/>
      <w:rPr>
        <w:lang w:val="es-ES" w:eastAsia="es-ES"/>
      </w:rPr>
    </w:pPr>
  </w:p>
  <w:p w14:paraId="1E2A00A5" w14:textId="77777777" w:rsidR="00C94735" w:rsidRDefault="00C9473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AFD"/>
    <w:rsid w:val="00003806"/>
    <w:rsid w:val="0002341F"/>
    <w:rsid w:val="000333D7"/>
    <w:rsid w:val="0009726D"/>
    <w:rsid w:val="000B12DD"/>
    <w:rsid w:val="000D1844"/>
    <w:rsid w:val="000E4802"/>
    <w:rsid w:val="001556E3"/>
    <w:rsid w:val="00167026"/>
    <w:rsid w:val="00172D17"/>
    <w:rsid w:val="001864AE"/>
    <w:rsid w:val="001C2C7D"/>
    <w:rsid w:val="001C2F27"/>
    <w:rsid w:val="001E1C92"/>
    <w:rsid w:val="001E34B7"/>
    <w:rsid w:val="001F1735"/>
    <w:rsid w:val="001F58E3"/>
    <w:rsid w:val="001F65D2"/>
    <w:rsid w:val="001F7B4C"/>
    <w:rsid w:val="00202DB3"/>
    <w:rsid w:val="00214126"/>
    <w:rsid w:val="00236082"/>
    <w:rsid w:val="00241645"/>
    <w:rsid w:val="002549CD"/>
    <w:rsid w:val="002A7453"/>
    <w:rsid w:val="002B04AE"/>
    <w:rsid w:val="002B3B1A"/>
    <w:rsid w:val="002D12AD"/>
    <w:rsid w:val="002D1DA9"/>
    <w:rsid w:val="002E4EFE"/>
    <w:rsid w:val="003232D5"/>
    <w:rsid w:val="00326F63"/>
    <w:rsid w:val="00345611"/>
    <w:rsid w:val="00365C23"/>
    <w:rsid w:val="00375EFE"/>
    <w:rsid w:val="00376960"/>
    <w:rsid w:val="00391BCF"/>
    <w:rsid w:val="0039650D"/>
    <w:rsid w:val="003B2FA3"/>
    <w:rsid w:val="003B6A59"/>
    <w:rsid w:val="003C43B2"/>
    <w:rsid w:val="003C6611"/>
    <w:rsid w:val="003D3BB1"/>
    <w:rsid w:val="00400D09"/>
    <w:rsid w:val="00403BF0"/>
    <w:rsid w:val="00412052"/>
    <w:rsid w:val="0043284D"/>
    <w:rsid w:val="00432E3C"/>
    <w:rsid w:val="004408B9"/>
    <w:rsid w:val="00446C6A"/>
    <w:rsid w:val="00451E2F"/>
    <w:rsid w:val="0046451A"/>
    <w:rsid w:val="0046469D"/>
    <w:rsid w:val="004703BE"/>
    <w:rsid w:val="004829AC"/>
    <w:rsid w:val="00484A98"/>
    <w:rsid w:val="00485D42"/>
    <w:rsid w:val="004965FA"/>
    <w:rsid w:val="004A0A14"/>
    <w:rsid w:val="004A0F94"/>
    <w:rsid w:val="004A45D1"/>
    <w:rsid w:val="004B0117"/>
    <w:rsid w:val="004B7B94"/>
    <w:rsid w:val="004C6D36"/>
    <w:rsid w:val="004D665D"/>
    <w:rsid w:val="004E3222"/>
    <w:rsid w:val="005058E5"/>
    <w:rsid w:val="00520C9A"/>
    <w:rsid w:val="005339FA"/>
    <w:rsid w:val="0056176A"/>
    <w:rsid w:val="005863CE"/>
    <w:rsid w:val="00590B56"/>
    <w:rsid w:val="00593B6F"/>
    <w:rsid w:val="005A0C93"/>
    <w:rsid w:val="005D24EB"/>
    <w:rsid w:val="005D5B46"/>
    <w:rsid w:val="005E0B2F"/>
    <w:rsid w:val="005F2E46"/>
    <w:rsid w:val="00600D7F"/>
    <w:rsid w:val="00604921"/>
    <w:rsid w:val="006105F8"/>
    <w:rsid w:val="00610945"/>
    <w:rsid w:val="0061778F"/>
    <w:rsid w:val="00644EDB"/>
    <w:rsid w:val="0065088F"/>
    <w:rsid w:val="00653201"/>
    <w:rsid w:val="006609BB"/>
    <w:rsid w:val="006665D9"/>
    <w:rsid w:val="00694AD8"/>
    <w:rsid w:val="006966B5"/>
    <w:rsid w:val="006A1877"/>
    <w:rsid w:val="006A1950"/>
    <w:rsid w:val="006A40A9"/>
    <w:rsid w:val="006B7516"/>
    <w:rsid w:val="006C3725"/>
    <w:rsid w:val="006F4905"/>
    <w:rsid w:val="007230FA"/>
    <w:rsid w:val="00782231"/>
    <w:rsid w:val="007965CB"/>
    <w:rsid w:val="007D6C48"/>
    <w:rsid w:val="007E5F59"/>
    <w:rsid w:val="007F062C"/>
    <w:rsid w:val="008023F0"/>
    <w:rsid w:val="00834B7F"/>
    <w:rsid w:val="008352CD"/>
    <w:rsid w:val="00843B97"/>
    <w:rsid w:val="008507E1"/>
    <w:rsid w:val="008660FB"/>
    <w:rsid w:val="00876289"/>
    <w:rsid w:val="008914FA"/>
    <w:rsid w:val="008D554D"/>
    <w:rsid w:val="008E1BAC"/>
    <w:rsid w:val="008E6FC5"/>
    <w:rsid w:val="0091484D"/>
    <w:rsid w:val="00930BB9"/>
    <w:rsid w:val="009317C3"/>
    <w:rsid w:val="00987A6B"/>
    <w:rsid w:val="009934D6"/>
    <w:rsid w:val="009A0C77"/>
    <w:rsid w:val="009B3552"/>
    <w:rsid w:val="009C71A6"/>
    <w:rsid w:val="009D3278"/>
    <w:rsid w:val="009E0A98"/>
    <w:rsid w:val="009E6513"/>
    <w:rsid w:val="009F084D"/>
    <w:rsid w:val="009F0D2F"/>
    <w:rsid w:val="009F5B27"/>
    <w:rsid w:val="00A21D5D"/>
    <w:rsid w:val="00A43B3F"/>
    <w:rsid w:val="00A450A7"/>
    <w:rsid w:val="00A530CC"/>
    <w:rsid w:val="00A63563"/>
    <w:rsid w:val="00A73779"/>
    <w:rsid w:val="00A75DFA"/>
    <w:rsid w:val="00A76749"/>
    <w:rsid w:val="00A848D8"/>
    <w:rsid w:val="00A91930"/>
    <w:rsid w:val="00AA3E7C"/>
    <w:rsid w:val="00AC7EE5"/>
    <w:rsid w:val="00AD4B3E"/>
    <w:rsid w:val="00AD6957"/>
    <w:rsid w:val="00AE20E7"/>
    <w:rsid w:val="00AF2048"/>
    <w:rsid w:val="00B003C6"/>
    <w:rsid w:val="00B17703"/>
    <w:rsid w:val="00B277F3"/>
    <w:rsid w:val="00B401E6"/>
    <w:rsid w:val="00B457AB"/>
    <w:rsid w:val="00B46148"/>
    <w:rsid w:val="00B87A5B"/>
    <w:rsid w:val="00B925B4"/>
    <w:rsid w:val="00BA251B"/>
    <w:rsid w:val="00BA3ECC"/>
    <w:rsid w:val="00BA4A47"/>
    <w:rsid w:val="00BA72EE"/>
    <w:rsid w:val="00BA7459"/>
    <w:rsid w:val="00BC0312"/>
    <w:rsid w:val="00BE1E84"/>
    <w:rsid w:val="00BF1248"/>
    <w:rsid w:val="00BF45D8"/>
    <w:rsid w:val="00C02D29"/>
    <w:rsid w:val="00C1094C"/>
    <w:rsid w:val="00C5446B"/>
    <w:rsid w:val="00C5476C"/>
    <w:rsid w:val="00C564EE"/>
    <w:rsid w:val="00C57746"/>
    <w:rsid w:val="00C64193"/>
    <w:rsid w:val="00C908B9"/>
    <w:rsid w:val="00C922C1"/>
    <w:rsid w:val="00C94735"/>
    <w:rsid w:val="00C9697B"/>
    <w:rsid w:val="00CA2DE6"/>
    <w:rsid w:val="00CB18B0"/>
    <w:rsid w:val="00CB66F1"/>
    <w:rsid w:val="00CC2244"/>
    <w:rsid w:val="00CC5D17"/>
    <w:rsid w:val="00CE3B8F"/>
    <w:rsid w:val="00CF2338"/>
    <w:rsid w:val="00CF5CE6"/>
    <w:rsid w:val="00D000F0"/>
    <w:rsid w:val="00D21A4A"/>
    <w:rsid w:val="00D26A90"/>
    <w:rsid w:val="00D33E7C"/>
    <w:rsid w:val="00D55D39"/>
    <w:rsid w:val="00D659E0"/>
    <w:rsid w:val="00D860CF"/>
    <w:rsid w:val="00DE65BD"/>
    <w:rsid w:val="00E213F8"/>
    <w:rsid w:val="00E27AC5"/>
    <w:rsid w:val="00E37ABD"/>
    <w:rsid w:val="00E37BA5"/>
    <w:rsid w:val="00E8364C"/>
    <w:rsid w:val="00E85AFD"/>
    <w:rsid w:val="00E864D7"/>
    <w:rsid w:val="00E92BAD"/>
    <w:rsid w:val="00EA353D"/>
    <w:rsid w:val="00ED254D"/>
    <w:rsid w:val="00ED39BA"/>
    <w:rsid w:val="00ED5E7B"/>
    <w:rsid w:val="00F03E78"/>
    <w:rsid w:val="00F10D8E"/>
    <w:rsid w:val="00F2461E"/>
    <w:rsid w:val="00F3070C"/>
    <w:rsid w:val="00F33C6B"/>
    <w:rsid w:val="00F42B7F"/>
    <w:rsid w:val="00F5006E"/>
    <w:rsid w:val="00F51A9D"/>
    <w:rsid w:val="00F652AF"/>
    <w:rsid w:val="00F759E4"/>
    <w:rsid w:val="00F81CFA"/>
    <w:rsid w:val="00FA644B"/>
    <w:rsid w:val="00FB155A"/>
    <w:rsid w:val="00FB4974"/>
    <w:rsid w:val="00FD7BC6"/>
    <w:rsid w:val="00FE2D32"/>
    <w:rsid w:val="00FF125F"/>
    <w:rsid w:val="00FF287F"/>
    <w:rsid w:val="6E1D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52492A"/>
  <w15:docId w15:val="{7181A344-B957-4B70-BF86-E999251E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unhideWhenUsed/>
    <w:pPr>
      <w:spacing w:after="120" w:line="48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table" w:styleId="Tablaconcuadrcula">
    <w:name w:val="Table Grid"/>
    <w:basedOn w:val="Tab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next w:val="Normal"/>
    <w:uiPriority w:val="39"/>
    <w:unhideWhenUsed/>
    <w:pPr>
      <w:spacing w:after="100"/>
    </w:pPr>
  </w:style>
  <w:style w:type="paragraph" w:styleId="TD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DC3">
    <w:name w:val="toc 3"/>
    <w:basedOn w:val="Normal"/>
    <w:next w:val="Normal"/>
    <w:uiPriority w:val="39"/>
    <w:unhideWhenUsed/>
    <w:pPr>
      <w:spacing w:after="100"/>
      <w:ind w:left="440"/>
    </w:pPr>
  </w:style>
  <w:style w:type="table" w:styleId="Cuadrculaclara-nfasis3">
    <w:name w:val="Light Grid Accent 3"/>
    <w:basedOn w:val="Tablanormal"/>
    <w:uiPriority w:val="62"/>
    <w:tblPr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auto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auto"/>
        </w:tcBorders>
      </w:tcPr>
    </w:tblStylePr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character" w:customStyle="1" w:styleId="PiedepginaCar">
    <w:name w:val="Pie de página Car"/>
    <w:basedOn w:val="Fuentedeprrafopredeter"/>
    <w:link w:val="Piedepgina"/>
    <w:uiPriority w:val="99"/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tuloTDC1">
    <w:name w:val="Título TDC1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table" w:customStyle="1" w:styleId="Tabladecuadrcula4-nfasis11">
    <w:name w:val="Tabla de cuadrícula 4 - Énfasis 11"/>
    <w:basedOn w:val="Tablanormal"/>
    <w:uiPriority w:val="49"/>
    <w:tblPr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qFormat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</w:style>
  <w:style w:type="paragraph" w:customStyle="1" w:styleId="z-Principiodelformulario1">
    <w:name w:val="z-Principio del formulario1"/>
    <w:basedOn w:val="Normal"/>
    <w:next w:val="Normal"/>
    <w:link w:val="z-PrincipiodelformularioCar"/>
    <w:uiPriority w:val="99"/>
    <w:semiHidden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1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customStyle="1" w:styleId="z-Finaldelformulario1">
    <w:name w:val="z-Final del formulario1"/>
    <w:basedOn w:val="Normal"/>
    <w:next w:val="Normal"/>
    <w:link w:val="z-FinaldelformularioCar"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1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Pr>
      <w:sz w:val="22"/>
      <w:szCs w:val="22"/>
      <w:lang w:eastAsia="en-US"/>
    </w:rPr>
  </w:style>
  <w:style w:type="paragraph" w:customStyle="1" w:styleId="paragraph">
    <w:name w:val="paragraph"/>
    <w:basedOn w:val="Normal"/>
    <w:rsid w:val="00F500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F5006E"/>
  </w:style>
  <w:style w:type="character" w:customStyle="1" w:styleId="eop">
    <w:name w:val="eop"/>
    <w:basedOn w:val="Fuentedeprrafopredeter"/>
    <w:rsid w:val="00F50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2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javascript:mensaje_alerta(%222083%22)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3" ma:contentTypeDescription="Create a new document." ma:contentTypeScope="" ma:versionID="11837b6c98d7aefad81a7b94b0004dbd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fedc529ac2fbcf8f426551e58d4cb58f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412EAB8-29EA-495E-81C4-955F7C1C8C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F8D33A-C2DB-44C7-9BCC-00F4D8D30E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450D50-880D-4B22-8F8E-5B909E18C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39A27B-A045-4CCB-A16F-A6B6567FC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1</TotalTime>
  <Pages>4</Pages>
  <Words>1120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Oscar Javier Barrantes Sarmiento</cp:lastModifiedBy>
  <cp:revision>2</cp:revision>
  <cp:lastPrinted>2024-10-10T18:32:00Z</cp:lastPrinted>
  <dcterms:created xsi:type="dcterms:W3CDTF">2025-04-11T03:54:00Z</dcterms:created>
  <dcterms:modified xsi:type="dcterms:W3CDTF">2025-04-11T03:54:00Z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2023-01-25T22:44:32Z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75d85661-9c36-476c-81e3-0195d80e746a</vt:lpwstr>
  </property>
  <property fmtid="{D5CDD505-2E9C-101B-9397-08002B2CF9AE}" pid="9" name="MSIP_Label_1299739c-ad3d-4908-806e-4d91151a6e13_ContentBits">
    <vt:lpwstr>0</vt:lpwstr>
  </property>
  <property fmtid="{D5CDD505-2E9C-101B-9397-08002B2CF9AE}" pid="10" name="KSOProductBuildVer">
    <vt:lpwstr>1033-11.2.0.11440</vt:lpwstr>
  </property>
  <property fmtid="{D5CDD505-2E9C-101B-9397-08002B2CF9AE}" pid="11" name="ICV">
    <vt:lpwstr>AB5137FC0200491DA79A98EFB009F2A9</vt:lpwstr>
  </property>
</Properties>
</file>